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32c4" w14:paraId="46632c4" w:rsidRDefault="00574D42" w:rsidP="00E63720" w:rsidR="00574D42" w:rsidRPr="00175550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175550">
      <w:pPr>
        <w:rPr>
          <w:rFonts w:hAnsi="Times New Roman" w:ascii="Times New Roman"/>
        </w:rPr>
      </w:pPr>
      <w:r w:rsidRPr="0017555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175550">
        <w:rPr>
          <w:rFonts w:hAnsi="Times New Roman" w:ascii="Times New Roman"/>
        </w:rPr>
        <w:t xml:space="preserve">       </w:t>
      </w:r>
      <w:r w:rsidR="001C362F" w:rsidRPr="00175550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175550">
      <w:pPr>
        <w:rPr>
          <w:rFonts w:hAnsi="Times New Roman" w:ascii="Times New Roman"/>
        </w:rPr>
      </w:pPr>
      <w:r w:rsidRPr="00175550">
        <w:rPr>
          <w:rFonts w:hAnsi="Times New Roman" w:ascii="Times New Roman"/>
        </w:rPr>
        <w:t>REPUBLIKA HRVATSKA</w:t>
      </w:r>
    </w:p>
    <w:p w:rsidRDefault="0071033A" w:rsidP="00E63720" w:rsidR="0071033A" w:rsidRPr="00175550">
      <w:pPr>
        <w:rPr>
          <w:rFonts w:hAnsi="Times New Roman" w:ascii="Times New Roman"/>
        </w:rPr>
      </w:pPr>
      <w:r w:rsidRPr="00175550">
        <w:rPr>
          <w:rFonts w:hAnsi="Times New Roman" w:ascii="Times New Roman"/>
        </w:rPr>
        <w:t>TRGOVAČKI SUD U ZAGREBU</w:t>
      </w:r>
    </w:p>
    <w:p w:rsidRDefault="00A55F37" w:rsidP="00E63720" w:rsidR="001A6E03" w:rsidRPr="00175550">
      <w:pPr>
        <w:rPr>
          <w:rFonts w:hAnsi="Times New Roman" w:ascii="Times New Roman"/>
        </w:rPr>
      </w:pPr>
      <w:r w:rsidRPr="00175550">
        <w:rPr>
          <w:rFonts w:hAnsi="Times New Roman" w:ascii="Times New Roman"/>
        </w:rPr>
        <w:t xml:space="preserve">Zagreb, </w:t>
      </w:r>
      <w:proofErr w:type="spellStart"/>
      <w:r w:rsidR="0087656E" w:rsidRPr="00175550">
        <w:rPr>
          <w:rFonts w:hAnsi="Times New Roman" w:ascii="Times New Roman"/>
        </w:rPr>
        <w:t>Amruševa</w:t>
      </w:r>
      <w:proofErr w:type="spellEnd"/>
      <w:r w:rsidR="0087656E" w:rsidRPr="00175550">
        <w:rPr>
          <w:rFonts w:hAnsi="Times New Roman" w:ascii="Times New Roman"/>
        </w:rPr>
        <w:t xml:space="preserve"> 2</w:t>
      </w:r>
      <w:r w:rsidR="001C362F" w:rsidRPr="00175550">
        <w:rPr>
          <w:rFonts w:hAnsi="Times New Roman" w:ascii="Times New Roman"/>
        </w:rPr>
        <w:t>/II</w:t>
      </w:r>
    </w:p>
    <w:p w:rsidRDefault="001A6E03" w:rsidP="00E63720" w:rsidR="001A6E03" w:rsidRPr="00175550">
      <w:pPr>
        <w:jc w:val="both"/>
        <w:rPr>
          <w:rFonts w:hAnsi="Times New Roman" w:ascii="Times New Roman"/>
        </w:rPr>
      </w:pPr>
    </w:p>
    <w:p w:rsidRDefault="002518A5" w:rsidP="001A6E03" w:rsidR="001C362F" w:rsidRPr="00175550">
      <w:pPr>
        <w:ind w:firstLine="567"/>
        <w:jc w:val="center"/>
        <w:rPr>
          <w:rFonts w:hAnsi="Times New Roman" w:ascii="Times New Roman"/>
        </w:rPr>
      </w:pPr>
      <w:r w:rsidRPr="00175550">
        <w:rPr>
          <w:rFonts w:hAnsi="Times New Roman" w:ascii="Times New Roman"/>
        </w:rPr>
        <w:t xml:space="preserve">  </w:t>
      </w:r>
      <w:r w:rsidR="00352283" w:rsidRPr="00175550">
        <w:rPr>
          <w:rFonts w:hAnsi="Times New Roman" w:ascii="Times New Roman"/>
        </w:rPr>
        <w:t xml:space="preserve">   </w:t>
      </w:r>
      <w:r w:rsidR="001A6E03" w:rsidRPr="00175550">
        <w:rPr>
          <w:rFonts w:hAnsi="Times New Roman" w:ascii="Times New Roman"/>
        </w:rPr>
        <w:t>R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E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P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U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B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L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I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K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A</w:t>
      </w:r>
      <w:r w:rsidRPr="00175550">
        <w:rPr>
          <w:rFonts w:hAnsi="Times New Roman" w:ascii="Times New Roman"/>
        </w:rPr>
        <w:t xml:space="preserve">   </w:t>
      </w:r>
      <w:r w:rsidR="001A6E03" w:rsidRPr="00175550">
        <w:rPr>
          <w:rFonts w:hAnsi="Times New Roman" w:ascii="Times New Roman"/>
        </w:rPr>
        <w:t xml:space="preserve"> H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R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V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A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T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S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K</w:t>
      </w:r>
      <w:r w:rsidRPr="00175550">
        <w:rPr>
          <w:rFonts w:hAnsi="Times New Roman" w:ascii="Times New Roman"/>
        </w:rPr>
        <w:t xml:space="preserve"> </w:t>
      </w:r>
      <w:r w:rsidR="001A6E03" w:rsidRPr="00175550">
        <w:rPr>
          <w:rFonts w:hAnsi="Times New Roman" w:ascii="Times New Roman"/>
        </w:rPr>
        <w:t>A</w:t>
      </w:r>
    </w:p>
    <w:p w:rsidRDefault="0014489C" w:rsidP="001A6E03" w:rsidR="0014489C" w:rsidRPr="00175550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175550">
      <w:pPr>
        <w:ind w:firstLine="567"/>
        <w:jc w:val="center"/>
        <w:rPr>
          <w:rFonts w:hAnsi="Times New Roman" w:ascii="Times New Roman"/>
        </w:rPr>
      </w:pPr>
      <w:r w:rsidRPr="00175550">
        <w:rPr>
          <w:rFonts w:hAnsi="Times New Roman" w:ascii="Times New Roman"/>
        </w:rPr>
        <w:t>Z A K L</w:t>
      </w:r>
      <w:r w:rsidR="007609C9" w:rsidRPr="00175550">
        <w:rPr>
          <w:rFonts w:hAnsi="Times New Roman" w:ascii="Times New Roman"/>
        </w:rPr>
        <w:t>J U Č A K</w:t>
      </w:r>
    </w:p>
    <w:p w:rsidRDefault="001A6E03" w:rsidP="001A6E03" w:rsidR="001A6E03" w:rsidRPr="00175550">
      <w:pPr>
        <w:ind w:firstLine="567"/>
        <w:jc w:val="both"/>
        <w:rPr>
          <w:rFonts w:hAnsi="Times New Roman" w:ascii="Times New Roman"/>
        </w:rPr>
      </w:pPr>
    </w:p>
    <w:p w:rsidRDefault="00080EA0" w:rsidP="00080EA0" w:rsidR="00080EA0" w:rsidRPr="00175550">
      <w:pPr>
        <w:ind w:firstLine="567"/>
        <w:jc w:val="both"/>
        <w:rPr>
          <w:rFonts w:hAnsi="Times New Roman" w:ascii="Times New Roman"/>
        </w:rPr>
      </w:pPr>
      <w:r w:rsidRPr="00175550">
        <w:rPr>
          <w:rFonts w:hAnsi="Times New Roman" w:ascii="Times New Roman"/>
        </w:rPr>
        <w:t xml:space="preserve">TRGOVAČKI SUD U ZAGREBU po sucu Vesni Sremac Šoštar u stečajnom predmetu stečajne mase SLAVONSKA ŠTEDIONICA d.d., dana </w:t>
      </w:r>
      <w:r w:rsidR="00D2226A" w:rsidRPr="00175550">
        <w:rPr>
          <w:rFonts w:hAnsi="Times New Roman" w:ascii="Times New Roman"/>
        </w:rPr>
        <w:t>10. siječnja 2019. godine</w:t>
      </w:r>
    </w:p>
    <w:p w:rsidRDefault="000C19C0" w:rsidP="003835EA" w:rsidR="000C19C0" w:rsidRPr="00175550">
      <w:pPr>
        <w:rPr>
          <w:rFonts w:hAnsi="Times New Roman" w:ascii="Times New Roman"/>
          <w:lang w:val="pl-PL"/>
        </w:rPr>
      </w:pPr>
    </w:p>
    <w:p w:rsidRDefault="00273736" w:rsidP="009E4C63" w:rsidR="001A6E03" w:rsidRPr="00175550">
      <w:pPr>
        <w:ind w:firstLine="567"/>
        <w:jc w:val="center"/>
        <w:rPr>
          <w:rFonts w:hAnsi="Times New Roman" w:ascii="Times New Roman"/>
        </w:rPr>
      </w:pPr>
      <w:r w:rsidRPr="00175550">
        <w:rPr>
          <w:rFonts w:hAnsi="Times New Roman" w:ascii="Times New Roman"/>
        </w:rPr>
        <w:t>z</w:t>
      </w:r>
      <w:r w:rsidR="001C362F" w:rsidRPr="00175550">
        <w:rPr>
          <w:rFonts w:hAnsi="Times New Roman" w:ascii="Times New Roman"/>
        </w:rPr>
        <w:t xml:space="preserve"> </w:t>
      </w:r>
      <w:r w:rsidRPr="00175550">
        <w:rPr>
          <w:rFonts w:hAnsi="Times New Roman" w:ascii="Times New Roman"/>
        </w:rPr>
        <w:t xml:space="preserve">a k </w:t>
      </w:r>
      <w:proofErr w:type="spellStart"/>
      <w:r w:rsidRPr="00175550">
        <w:rPr>
          <w:rFonts w:hAnsi="Times New Roman" w:ascii="Times New Roman"/>
        </w:rPr>
        <w:t>lj</w:t>
      </w:r>
      <w:proofErr w:type="spellEnd"/>
      <w:r w:rsidRPr="00175550">
        <w:rPr>
          <w:rFonts w:hAnsi="Times New Roman" w:ascii="Times New Roman"/>
        </w:rPr>
        <w:t xml:space="preserve"> u</w:t>
      </w:r>
      <w:r w:rsidR="007609C9" w:rsidRPr="00175550">
        <w:rPr>
          <w:rFonts w:hAnsi="Times New Roman" w:ascii="Times New Roman"/>
        </w:rPr>
        <w:t xml:space="preserve"> </w:t>
      </w:r>
      <w:r w:rsidRPr="00175550">
        <w:rPr>
          <w:rFonts w:hAnsi="Times New Roman" w:ascii="Times New Roman"/>
        </w:rPr>
        <w:t xml:space="preserve">č i </w:t>
      </w:r>
      <w:r w:rsidR="007609C9" w:rsidRPr="00175550">
        <w:rPr>
          <w:rFonts w:hAnsi="Times New Roman" w:ascii="Times New Roman"/>
        </w:rPr>
        <w:t>o</w:t>
      </w:r>
      <w:r w:rsidR="001A6E03" w:rsidRPr="00175550">
        <w:rPr>
          <w:rFonts w:hAnsi="Times New Roman" w:ascii="Times New Roman"/>
        </w:rPr>
        <w:t xml:space="preserve">    j e</w:t>
      </w:r>
    </w:p>
    <w:p w:rsidRDefault="00273736" w:rsidP="009E4C63" w:rsidR="00273736" w:rsidRPr="00175550">
      <w:pPr>
        <w:ind w:firstLine="567"/>
        <w:jc w:val="center"/>
        <w:rPr>
          <w:rFonts w:hAnsi="Times New Roman" w:ascii="Times New Roman"/>
        </w:rPr>
      </w:pPr>
    </w:p>
    <w:p w:rsidRDefault="003515D6" w:rsidP="003515D6" w:rsidR="00D2226A" w:rsidRPr="00175550">
      <w:pPr>
        <w:ind w:firstLine="567"/>
        <w:jc w:val="both"/>
        <w:rPr>
          <w:rFonts w:hAnsi="Times New Roman" w:ascii="Times New Roman"/>
        </w:rPr>
      </w:pPr>
      <w:r w:rsidRPr="00175550">
        <w:rPr>
          <w:rFonts w:hAnsi="Times New Roman" w:ascii="Times New Roman"/>
        </w:rPr>
        <w:t xml:space="preserve">Nalaže se </w:t>
      </w:r>
      <w:proofErr w:type="spellStart"/>
      <w:r w:rsidR="00D2226A" w:rsidRPr="00175550">
        <w:rPr>
          <w:rFonts w:hAnsi="Times New Roman" w:ascii="Times New Roman"/>
        </w:rPr>
        <w:t>razlučnom</w:t>
      </w:r>
      <w:proofErr w:type="spellEnd"/>
      <w:r w:rsidR="00D2226A" w:rsidRPr="00175550">
        <w:rPr>
          <w:rFonts w:hAnsi="Times New Roman" w:ascii="Times New Roman"/>
        </w:rPr>
        <w:t xml:space="preserve"> vjerovniku J&amp;T banka d.d., Aleja Kralja Zvonimira 1, OIB: 38182927268 (ranije VABA d.d. banka Varaždin, Aleja Kralja Zvonimira 1 OIB: 38182927268) u roku od 8 dana očitovati se o prijenosu tražbine na društvo VALIDUS d.o.o. u stečaju, budući da se radi o </w:t>
      </w:r>
      <w:proofErr w:type="spellStart"/>
      <w:r w:rsidR="00D2226A" w:rsidRPr="00175550">
        <w:rPr>
          <w:rFonts w:hAnsi="Times New Roman" w:ascii="Times New Roman"/>
        </w:rPr>
        <w:t>razkučnom</w:t>
      </w:r>
      <w:proofErr w:type="spellEnd"/>
      <w:r w:rsidR="00D2226A" w:rsidRPr="00175550">
        <w:rPr>
          <w:rFonts w:hAnsi="Times New Roman" w:ascii="Times New Roman"/>
        </w:rPr>
        <w:t xml:space="preserve"> pravu upisanom na nekretninama </w:t>
      </w:r>
      <w:proofErr w:type="spellStart"/>
      <w:r w:rsidR="00D2226A" w:rsidRPr="00175550">
        <w:rPr>
          <w:rFonts w:hAnsi="Times New Roman" w:ascii="Times New Roman"/>
        </w:rPr>
        <w:t>zk</w:t>
      </w:r>
      <w:proofErr w:type="spellEnd"/>
      <w:r w:rsidR="00D2226A" w:rsidRPr="00175550">
        <w:rPr>
          <w:rFonts w:hAnsi="Times New Roman" w:ascii="Times New Roman"/>
        </w:rPr>
        <w:t xml:space="preserve">. ul. 3313, </w:t>
      </w:r>
      <w:proofErr w:type="spellStart"/>
      <w:r w:rsidR="00D2226A" w:rsidRPr="00175550">
        <w:rPr>
          <w:rFonts w:hAnsi="Times New Roman" w:ascii="Times New Roman"/>
        </w:rPr>
        <w:t>zk</w:t>
      </w:r>
      <w:proofErr w:type="spellEnd"/>
      <w:r w:rsidR="00D2226A" w:rsidRPr="00175550">
        <w:rPr>
          <w:rFonts w:hAnsi="Times New Roman" w:ascii="Times New Roman"/>
        </w:rPr>
        <w:t>. tijelo II-2</w:t>
      </w:r>
      <w:r w:rsidR="00175550" w:rsidRPr="00175550">
        <w:rPr>
          <w:rFonts w:hAnsi="Times New Roman" w:ascii="Times New Roman"/>
        </w:rPr>
        <w:t>, etaža 0/</w:t>
      </w:r>
      <w:proofErr w:type="spellStart"/>
      <w:r w:rsidR="00175550" w:rsidRPr="00175550">
        <w:rPr>
          <w:rFonts w:hAnsi="Times New Roman" w:ascii="Times New Roman"/>
        </w:rPr>
        <w:t>0</w:t>
      </w:r>
      <w:proofErr w:type="spellEnd"/>
      <w:r w:rsidR="00175550" w:rsidRPr="00175550">
        <w:rPr>
          <w:rFonts w:hAnsi="Times New Roman" w:ascii="Times New Roman"/>
        </w:rPr>
        <w:t xml:space="preserve">, stan na prvom katu lijevo i </w:t>
      </w:r>
      <w:proofErr w:type="spellStart"/>
      <w:r w:rsidR="00175550" w:rsidRPr="00175550">
        <w:rPr>
          <w:rFonts w:hAnsi="Times New Roman" w:ascii="Times New Roman"/>
        </w:rPr>
        <w:t>zk</w:t>
      </w:r>
      <w:proofErr w:type="spellEnd"/>
      <w:r w:rsidR="00175550" w:rsidRPr="00175550">
        <w:rPr>
          <w:rFonts w:hAnsi="Times New Roman" w:ascii="Times New Roman"/>
        </w:rPr>
        <w:t>. tijelo 3. etaža 0/</w:t>
      </w:r>
      <w:proofErr w:type="spellStart"/>
      <w:r w:rsidR="00175550" w:rsidRPr="00175550">
        <w:rPr>
          <w:rFonts w:hAnsi="Times New Roman" w:ascii="Times New Roman"/>
        </w:rPr>
        <w:t>0</w:t>
      </w:r>
      <w:proofErr w:type="spellEnd"/>
      <w:r w:rsidR="00175550" w:rsidRPr="00175550">
        <w:rPr>
          <w:rFonts w:hAnsi="Times New Roman" w:ascii="Times New Roman"/>
        </w:rPr>
        <w:t>, dvosobni stan s nusprostorijama  na prvom katu.</w:t>
      </w:r>
    </w:p>
    <w:p w:rsidRDefault="003515D6" w:rsidP="003515D6" w:rsidR="003515D6" w:rsidRPr="00175550">
      <w:pPr>
        <w:pStyle w:val="Tijeloteksta"/>
        <w:rPr>
          <w:rFonts w:hAnsi="Times New Roman" w:ascii="Times New Roman"/>
        </w:rPr>
      </w:pPr>
    </w:p>
    <w:p w:rsidRDefault="00CA3FD3" w:rsidP="00CA3FD3" w:rsidR="00CA3FD3" w:rsidRPr="00175550">
      <w:pPr>
        <w:rPr>
          <w:rFonts w:hAnsi="Times New Roman" w:ascii="Times New Roman"/>
        </w:rPr>
      </w:pPr>
      <w:r w:rsidRPr="00175550">
        <w:rPr>
          <w:rFonts w:hAnsi="Times New Roman" w:ascii="Times New Roman"/>
        </w:rPr>
        <w:t xml:space="preserve">   </w:t>
      </w:r>
    </w:p>
    <w:p w:rsidRDefault="00CA3FD3" w:rsidP="00CA3FD3" w:rsidR="00CA3FD3" w:rsidRPr="00175550">
      <w:pPr>
        <w:jc w:val="center"/>
        <w:rPr>
          <w:rFonts w:hAnsi="Times New Roman" w:ascii="Times New Roman"/>
        </w:rPr>
      </w:pPr>
      <w:r w:rsidRPr="00175550">
        <w:rPr>
          <w:rFonts w:hAnsi="Times New Roman" w:ascii="Times New Roman"/>
        </w:rPr>
        <w:t xml:space="preserve">U </w:t>
      </w:r>
      <w:r w:rsidR="000C19C0" w:rsidRPr="00175550">
        <w:rPr>
          <w:rFonts w:hAnsi="Times New Roman" w:ascii="Times New Roman"/>
        </w:rPr>
        <w:t xml:space="preserve">Zagrebu, </w:t>
      </w:r>
      <w:r w:rsidR="00175550" w:rsidRPr="00175550">
        <w:rPr>
          <w:rFonts w:hAnsi="Times New Roman" w:ascii="Times New Roman"/>
        </w:rPr>
        <w:t>10</w:t>
      </w:r>
      <w:r w:rsidR="003515D6" w:rsidRPr="00175550">
        <w:rPr>
          <w:rFonts w:hAnsi="Times New Roman" w:ascii="Times New Roman"/>
        </w:rPr>
        <w:t>. siječnja 2019</w:t>
      </w:r>
      <w:r w:rsidR="00E632F3" w:rsidRPr="00175550">
        <w:rPr>
          <w:rFonts w:hAnsi="Times New Roman" w:ascii="Times New Roman"/>
        </w:rPr>
        <w:t>.</w:t>
      </w:r>
      <w:r w:rsidR="003515D6" w:rsidRPr="00175550">
        <w:rPr>
          <w:rFonts w:hAnsi="Times New Roman" w:ascii="Times New Roman"/>
        </w:rPr>
        <w:t xml:space="preserve"> </w:t>
      </w:r>
      <w:r w:rsidR="00E632F3" w:rsidRPr="00175550">
        <w:rPr>
          <w:rFonts w:hAnsi="Times New Roman" w:ascii="Times New Roman"/>
        </w:rPr>
        <w:t>godine</w:t>
      </w:r>
    </w:p>
    <w:p w:rsidRDefault="00CA3FD3" w:rsidP="00CA3FD3" w:rsidR="00CA3FD3" w:rsidRPr="00175550">
      <w:pPr>
        <w:rPr>
          <w:rFonts w:hAnsi="Times New Roman" w:ascii="Times New Roman"/>
        </w:rPr>
      </w:pPr>
    </w:p>
    <w:p w:rsidRDefault="00CA3FD3" w:rsidP="00CA3FD3" w:rsidR="00CA3FD3" w:rsidRPr="00175550">
      <w:pPr>
        <w:jc w:val="right"/>
        <w:rPr>
          <w:rFonts w:hAnsi="Times New Roman" w:ascii="Times New Roman"/>
        </w:rPr>
      </w:pPr>
      <w:r w:rsidRPr="00175550">
        <w:rPr>
          <w:rFonts w:hAnsi="Times New Roman" w:ascii="Times New Roman"/>
        </w:rPr>
        <w:t>SUDAC:</w:t>
      </w:r>
    </w:p>
    <w:p w:rsidRDefault="00CA3FD3" w:rsidP="00E53D3D" w:rsidR="00E14CA6">
      <w:pPr>
        <w:pStyle w:val="Uvuenotijeloteksta"/>
        <w:ind w:firstLine="141" w:left="1983"/>
        <w:jc w:val="right"/>
      </w:pPr>
      <w:r w:rsidRPr="00175550">
        <w:t xml:space="preserve">Vesna </w:t>
      </w:r>
      <w:r w:rsidR="00F97CB6" w:rsidRPr="00175550">
        <w:t>Sremac Šoštar</w:t>
      </w:r>
      <w:r w:rsidR="00E14CA6">
        <w:t>,v.r.</w:t>
      </w:r>
    </w:p>
    <w:p w:rsidRDefault="00E14CA6" w:rsidP="00D338FD" w:rsidR="00E14CA6" w:rsidRPr="00E14CA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14CA6" w:rsidP="00CA3FD3" w:rsidR="00CA3FD3" w:rsidRPr="00E14CA6">
      <w:pPr>
        <w:jc w:val="right"/>
        <w:rPr>
          <w:rFonts w:hAnsi="Times New Roman" w:ascii="Times New Roman"/>
        </w:rPr>
      </w:pPr>
      <w:r w:rsidRPr="00E14CA6">
        <w:rPr>
          <w:rFonts w:hAnsi="Times New Roman" w:ascii="Times New Roman"/>
        </w:rPr>
        <w:t>Matea Bizjak</w:t>
      </w:r>
    </w:p>
    <w:p w:rsidRDefault="00CA3FD3" w:rsidP="00CA3FD3" w:rsidR="00CA3FD3" w:rsidRPr="00E14CA6">
      <w:pPr>
        <w:rPr>
          <w:rFonts w:hAnsi="Times New Roman" w:ascii="Times New Roman"/>
        </w:rPr>
      </w:pPr>
    </w:p>
    <w:p w:rsidRDefault="00815D35" w:rsidP="00E632F3" w:rsidR="00815D35" w:rsidRPr="00175550">
      <w:pPr>
        <w:tabs>
          <w:tab w:pos="5325" w:val="left"/>
        </w:tabs>
        <w:rPr>
          <w:rFonts w:hAnsi="Times New Roman" w:ascii="Times New Roman"/>
        </w:rPr>
      </w:pPr>
    </w:p>
    <w:p w:rsidRDefault="004B5143" w:rsidP="00E632F3" w:rsidR="004B5143" w:rsidRPr="00175550">
      <w:pPr>
        <w:rPr>
          <w:rFonts w:hAnsi="Times New Roman" w:ascii="Times New Roman"/>
        </w:rPr>
      </w:pPr>
    </w:p>
    <w:p w:rsidRDefault="00E632F3" w:rsidP="00E632F3" w:rsidR="00E632F3" w:rsidRPr="00175550">
      <w:pPr>
        <w:rPr>
          <w:rFonts w:hAnsi="Times New Roman" w:ascii="Times New Roman"/>
        </w:rPr>
      </w:pPr>
      <w:r w:rsidRPr="00175550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175550">
      <w:pPr>
        <w:jc w:val="both"/>
        <w:rPr>
          <w:rFonts w:hAnsi="Times New Roman" w:ascii="Times New Roman"/>
        </w:rPr>
      </w:pPr>
      <w:r w:rsidRPr="00175550">
        <w:rPr>
          <w:rFonts w:hAnsi="Times New Roman" w:ascii="Times New Roman"/>
        </w:rPr>
        <w:t>Protiv zaključka nije dopuštena žalba.</w:t>
      </w:r>
    </w:p>
    <w:p w:rsidRDefault="00815D35" w:rsidP="00273736" w:rsidR="00815D35" w:rsidRPr="00175550">
      <w:pPr>
        <w:tabs>
          <w:tab w:pos="5325" w:val="left"/>
        </w:tabs>
        <w:rPr>
          <w:rFonts w:hAnsi="Times New Roman" w:ascii="Times New Roman"/>
        </w:rPr>
      </w:pPr>
    </w:p>
    <w:p w:rsidRDefault="00E47951" w:rsidP="00273736" w:rsidR="00E47951" w:rsidRPr="00175550">
      <w:pPr>
        <w:tabs>
          <w:tab w:pos="5325" w:val="left"/>
        </w:tabs>
        <w:rPr>
          <w:rFonts w:hAnsi="Times New Roman" w:ascii="Times New Roman"/>
        </w:rPr>
      </w:pPr>
    </w:p>
    <w:p w:rsidRDefault="00E632F3" w:rsidP="00E14CA6" w:rsidR="00E632F3" w:rsidRPr="00175550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E63720" w:rsidR="00E632F3" w:rsidRPr="00175550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5D6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4B5143">
      <w:rPr>
        <w:rFonts w:hAnsi="Times New Roman" w:ascii="Times New Roman"/>
      </w:rPr>
      <w:t>739/17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080EA0">
          <w:rPr>
            <w:rFonts w:hAnsi="Times New Roman" w:ascii="Times New Roman"/>
          </w:rPr>
          <w:t>135/14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0EA0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0E92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75550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15D6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5143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04C"/>
    <w:rsid w:val="00AD7254"/>
    <w:rsid w:val="00AE3527"/>
    <w:rsid w:val="00AE6611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2226A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0E25"/>
    <w:rsid w:val="00E1203C"/>
    <w:rsid w:val="00E14CA6"/>
    <w:rsid w:val="00E24E4B"/>
    <w:rsid w:val="00E2732B"/>
    <w:rsid w:val="00E3054B"/>
    <w:rsid w:val="00E310EC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E14CA6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14CA6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E14CA6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14C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2002-12-04 PREDMET Imenovanje stečajne uprave koja ima dva člana:  1) KREŠO BARBARIĆ,Horvaćanska cesta 31c,Zagreb/RAZRIJEŠEN DUŽNOSTI 01.10.03./ 2) ŽELJKO KLAPAN, Karažnik 102,Zagreb 3) ZDRAVKO MITAK,Zelenjak 53,Zagreb/IMENOVAN 21.10.03./ IN2 napomene: 2006-02-17 PREDMET arhiva predana arhiva PU Centar,Zagreb, Ilica 25 IN2 napomene: 2006-06-07 PREDMET spis na uvid u ref. sutkinje Pavičić (na st-92/06),aa 09.06.2006. IN2 napomene: 2006-06-09 PREDMET spis + II odluka u ref. suca Vladića,03.07.06. AA IN2 napomene: 2006-10-03 PREDMET podnesak DAB od 02.10.06.+spis u ref suca Vladića,aa 03.11.2006. IN2 napomene: 2006-10-17 PREDMET dopis od 05.10.06. OS-a Vinkovci od 16.10.06. IN2 napomene: 2006-11-28 PREDMET podnesak (Državna agencija za osig. štednih uloga i sanaciju banaka) od 27.11.2006. spis + podnesak u ref. suca,aa 11.01.2007. IN2 napomene: 2006-11-28 PREDMET podnesak (OS Vinkovci) od 27.11.2006. IN2 napomene: 2006-12-12 PREDMET podnesak (OS Vinkovici) od 11.12.2006. IN2 napomene: 2007-01-18 PREDMET podnesak (OS Vinkovci) od 17.01.2007.,aa 03.04.2007. IN2 napomene: 2007-01-18 PREDMET spis na uvid u ref. suca Vladića,aa 02.03.2007. IN2 napomene: 2007-02-05 PREDMET podnesak (OS Vinkovci) od 02.02.2007. IN2 napomene: 2007-03-07 PREDMET podnesak (OS Vinkovci) od 05.03.2007.+ spis , aa 08.03.2007. IN2 napomene: 2007-03-22 PREDMET podnesak (Županijski sud u Vukovaru-rj.od  05.03.2007. + spis u ref. suca Vladića,aa IN2 napomene: 2007-04-12 PREDMET podnesak (Nevenka Perković-zahtjev za uvid u spis) od 12.04.07.+ spis na uvid u ref. sudske savjetnice,aa 20.04.2007. IN2 napomene: 2007-04-24 PREDMET podnesak (OS Vinkovci) od 23.03.2007.+ spis na uvid u ref.suca Vladića,AA 14.06.2007. IN2 napomene: 2008-03-19 PREDMET spis na uvid u ref. sudske savjetnice Mikinac na njezino traženje,aa 08.04.2008. IN2 napomene: 2008-04-07 PREDMET podnesak (OS Vinkovci) od 04.04.2008. + spis na uvid u ref. suca Vladića,aa 14.04.2008. IN2 napomene: 2008-04-30 PREDMET podnesak (Zdenko Jurčić) od 29.04.2008.+ spis na uvid u ref. sudske savjetnice Mikinac,aa 09.05.2008. IN2 napomene: 2008-09-23 PREDMET Spis na uvid sucu Galiću uz podnesak od 10.09.2008.,aa IN2 napomene: 2009-01-16 PREDMET Spis nađen u ref. suca Galića javila sudska savjetnica Mikinac IN2 napomene: 2009-01-21 PREDMET SPIS PRESIGNIRAN IZ REF. SUCA VLADIĆA U REF. SUTKINJE KRALJIĆ rj. od 20.01.2009. 9 Su-4/09 IN2 napomene: 2009-03-09 PREDMET podnesak (OS Vinkovci) od 06.03.2009. IN2 napomene: 0009-07-10 PREDMET dopis OS Vinkovci od 8.7.09. IN2 napomene: 2009-09-02 PREDMET podnesak (DAB) od 01.09.2009. IN2 napomene: 2009-09-02 PREDMET posnesak (Mađarić &amp; Lui) od 01.09.2009. IN2 napomene: 2009-09-11 PREDMET podnesak (OGS Zagreb) od 10.09.2009. IN2 napomene: 2009-10-07 PREDMET podnesak (OS Vinkovci) od 05.10.2009. IN2 napomene: 2009-11-06 PREDMET podnesak (Ninoslav Čičić) od 02.11.2009 IN2 napomene: 2010-10-15 PREDMET Podnesak (DALEKOVOD TIM d.d., OD ANDREIS &amp; PARTNERI j.t.d.) od 15.10.2010. IN2 napomene: 2010-11-26 PREDMET Podnesak (OGS ZG) od 25.11.2010. Povijest stečajnih upravitelja: 21.10.2003.- ZDRAVKO MITAK;</izvorni_sadrzaj>
    <derivirana_varijabla naziv="DomainObject.Predmet.Opis_1">MIGRIRANO IZ IN2 IN2 napomene: 2002-12-04 PREDMET Imenovanje stečajne uprave koja ima dva člana:  1) KREŠO BARBARIĆ,Horvaćanska cesta 31c,Zagreb/RAZRIJEŠEN DUŽNOSTI 01.10.03./ 2) ŽELJKO KLAPAN, Karažnik 102,Zagreb 3) ZDRAVKO MITAK,Zelenjak 53,Zagreb/IMENOVAN 21.10.03./ IN2 napomene: 2006-02-17 PREDMET arhiva predana arhiva PU Centar,Zagreb, Ilica 25 IN2 napomene: 2006-06-07 PREDMET spis na uvid u ref. sutkinje Pavičić (na st-92/06),aa 09.06.2006. IN2 napomene: 2006-06-09 PREDMET spis + II odluka u ref. suca Vladića,03.07.06. AA IN2 napomene: 2006-10-03 PREDMET podnesak DAB od 02.10.06.+spis u ref suca Vladića,aa 03.11.2006. IN2 napomene: 2006-10-17 PREDMET dopis od 05.10.06. OS-a Vinkovci od 16.10.06. IN2 napomene: 2006-11-28 PREDMET podnesak (Državna agencija za osig. štednih uloga i sanaciju banaka) od 27.11.2006. spis + podnesak u ref. suca,aa 11.01.2007. IN2 napomene: 2006-11-28 PREDMET podnesak (OS Vinkovci) od 27.11.2006. IN2 napomene: 2006-12-12 PREDMET podnesak (OS Vinkovici) od 11.12.2006. IN2 napomene: 2007-01-18 PREDMET podnesak (OS Vinkovci) od 17.01.2007.,aa 03.04.2007. IN2 napomene: 2007-01-18 PREDMET spis na uvid u ref. suca Vladića,aa 02.03.2007. IN2 napomene: 2007-02-05 PREDMET podnesak (OS Vinkovci) od 02.02.2007. IN2 napomene: 2007-03-07 PREDMET podnesak (OS Vinkovci) od 05.03.2007.+ spis , aa 08.03.2007. IN2 napomene: 2007-03-22 PREDMET podnesak (Županijski sud u Vukovaru-rj.od  05.03.2007. + spis u ref. suca Vladića,aa IN2 napomene: 2007-04-12 PREDMET podnesak (Nevenka Perković-zahtjev za uvid u spis) od 12.04.07.+ spis na uvid u ref. sudske savjetnice,aa 20.04.2007. IN2 napomene: 2007-04-24 PREDMET podnesak (OS Vinkovci) od 23.03.2007.+ spis na uvid u ref.suca Vladića,AA 14.06.2007. IN2 napomene: 2008-03-19 PREDMET spis na uvid u ref. sudske savjetnice Mikinac na njezino traženje,aa 08.04.2008. IN2 napomene: 2008-04-07 PREDMET podnesak (OS Vinkovci) od 04.04.2008. + spis na uvid u ref. suca Vladića,aa 14.04.2008. IN2 napomene: 2008-04-30 PREDMET podnesak (Zdenko Jurčić) od 29.04.2008.+ spis na uvid u ref. sudske savjetnice Mikinac,aa 09.05.2008. IN2 napomene: 2008-09-23 PREDMET Spis na uvid sucu Galiću uz podnesak od 10.09.2008.,aa IN2 napomene: 2009-01-16 PREDMET Spis nađen u ref. suca Galića javila sudska savjetnica Mikinac IN2 napomene: 2009-01-21 PREDMET SPIS PRESIGNIRAN IZ REF. SUCA VLADIĆA U REF. SUTKINJE KRALJIĆ rj. od 20.01.2009. 9 Su-4/09 IN2 napomene: 2009-03-09 PREDMET podnesak (OS Vinkovci) od 06.03.2009. IN2 napomene: 0009-07-10 PREDMET dopis OS Vinkovci od 8.7.09. IN2 napomene: 2009-09-02 PREDMET podnesak (DAB) od 01.09.2009. IN2 napomene: 2009-09-02 PREDMET posnesak (Mađarić &amp; Lui) od 01.09.2009. IN2 napomene: 2009-09-11 PREDMET podnesak (OGS Zagreb) od 10.09.2009. IN2 napomene: 2009-10-07 PREDMET podnesak (OS Vinkovci) od 05.10.2009. IN2 napomene: 2009-11-06 PREDMET podnesak (Ninoslav Čičić) od 02.11.2009 IN2 napomene: 2010-10-15 PREDMET Podnesak (DALEKOVOD TIM d.d., OD ANDREIS &amp; PARTNERI j.t.d.) od 15.10.2010. IN2 napomene: 2010-11-26 PREDMET Podnesak (OGS ZG) od 25.11.2010. Povijest stečajnih upravitelja: 21.10.2003.-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Slavonska štedionica d.d.</izvorni_sadrzaj>
    <derivirana_varijabla naziv="DomainObject.Predmet.ProtustrankaFormated_1">  Stečajna masa Slavonska štedionica d.d.</derivirana_varijabla>
  </DomainObject.Predmet.ProtustrankaFormated>
  <DomainObject.Predmet.ProtustrankaFormatedOIB>
    <izvorni_sadrzaj>  Stečajna masa Slavonska štedionica d.d.</izvorni_sadrzaj>
    <derivirana_varijabla naziv="DomainObject.Predmet.ProtustrankaFormatedOIB_1">  Stečajna masa Slavonska štedionica d.d.</derivirana_varijabla>
  </DomainObject.Predmet.ProtustrankaFormatedOIB>
  <DomainObject.Predmet.ProtustrankaFormatedWithAdress>
    <izvorni_sadrzaj> Stečajna masa Slavonska štedionica d.d., Medvedgradska 47, 10000 Zagreb</izvorni_sadrzaj>
    <derivirana_varijabla naziv="DomainObject.Predmet.ProtustrankaFormatedWithAdress_1"> Stečajna masa Slavonska štedionica d.d., Medvedgradska 47, 10000 Zagreb</derivirana_varijabla>
  </DomainObject.Predmet.ProtustrankaFormatedWithAdress>
  <DomainObject.Predmet.ProtustrankaFormatedWithAdressOIB>
    <izvorni_sadrzaj> Stečajna masa Slavonska štedionica d.d., Medvedgradska 47, 10000 Zagreb</izvorni_sadrzaj>
    <derivirana_varijabla naziv="DomainObject.Predmet.ProtustrankaFormatedWithAdressOIB_1"> Stečajna masa Slavonska štedionica d.d., Medvedgradska 47, 10000 Zagreb</derivirana_varijabla>
  </DomainObject.Predmet.ProtustrankaFormatedWithAdressOIB>
  <DomainObject.Predmet.ProtustrankaWithAdress>
    <izvorni_sadrzaj>Stečajna masa Slavonska štedionica d.d. Medvedgradska 47, 10000 Zagreb</izvorni_sadrzaj>
    <derivirana_varijabla naziv="DomainObject.Predmet.ProtustrankaWithAdress_1">Stečajna masa Slavonska štedionica d.d. Medvedgradska 47, 10000 Zagreb</derivirana_varijabla>
  </DomainObject.Predmet.ProtustrankaWithAdress>
  <DomainObject.Predmet.ProtustrankaWithAdressOIB>
    <izvorni_sadrzaj>Stečajna masa Slavonska štedionica d.d., Medvedgradska 47, 10000 Zagreb</izvorni_sadrzaj>
    <derivirana_varijabla naziv="DomainObject.Predmet.ProtustrankaWithAdressOIB_1">Stečajna masa Slavonska štedionica d.d., Medvedgradska 47, 10000 Zagreb</derivirana_varijabla>
  </DomainObject.Predmet.ProtustrankaWithAdressOIB>
  <DomainObject.Predmet.ProtustrankaNazivFormated>
    <izvorni_sadrzaj>Stečajna masa Slavonska štedionica d.d.</izvorni_sadrzaj>
    <derivirana_varijabla naziv="DomainObject.Predmet.ProtustrankaNazivFormated_1">Stečajna masa Slavonska štedionica d.d.</derivirana_varijabla>
  </DomainObject.Predmet.ProtustrankaNazivFormated>
  <DomainObject.Predmet.ProtustrankaNazivFormatedOIB>
    <izvorni_sadrzaj>Stečajna masa Slavonska štedionica d.d.</izvorni_sadrzaj>
    <derivirana_varijabla naziv="DomainObject.Predmet.ProtustrankaNazivFormatedOIB_1">Stečajna masa Slavonska štedionica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štedionica dioničko društvo u likvidaciji</izvorni_sadrzaj>
    <derivirana_varijabla naziv="DomainObject.Predmet.StrankaFormated_1">  Slavonska štedionica dioničko društvo u likvidaciji</derivirana_varijabla>
  </DomainObject.Predmet.StrankaFormated>
  <DomainObject.Predmet.StrankaFormatedOIB>
    <izvorni_sadrzaj>  Slavonska štedionica dioničko društvo u likvidaciji</izvorni_sadrzaj>
    <derivirana_varijabla naziv="DomainObject.Predmet.StrankaFormatedOIB_1">  Slavonska štedionica dioničko društvo u likvidaciji</derivirana_varijabla>
  </DomainObject.Predmet.StrankaFormatedOIB>
  <DomainObject.Predmet.StrankaFormatedWithAdress>
    <izvorni_sadrzaj> Slavonska štedionica dioničko društvo u likvidaciji, Medvedgradska 47, 10000 Zagreb</izvorni_sadrzaj>
    <derivirana_varijabla naziv="DomainObject.Predmet.StrankaFormatedWithAdress_1"> Slavonska štedionica dioničko društvo u likvidaciji, Medvedgradska 47, 10000 Zagreb</derivirana_varijabla>
  </DomainObject.Predmet.StrankaFormatedWithAdress>
  <DomainObject.Predmet.StrankaFormatedWithAdressOIB>
    <izvorni_sadrzaj> Slavonska štedionica dioničko društvo u likvidaciji, Medvedgradska 47, 10000 Zagreb</izvorni_sadrzaj>
    <derivirana_varijabla naziv="DomainObject.Predmet.StrankaFormatedWithAdressOIB_1"> Slavonska štedionica dioničko društvo u likvidaciji, Medvedgradska 47, 10000 Zagreb</derivirana_varijabla>
  </DomainObject.Predmet.StrankaFormatedWithAdressOIB>
  <DomainObject.Predmet.StrankaWithAdress>
    <izvorni_sadrzaj>Slavonska štedionica dioničko društvo u likvidaciji Medvedgradska 47,10000 Zagreb</izvorni_sadrzaj>
    <derivirana_varijabla naziv="DomainObject.Predmet.StrankaWithAdress_1">Slavonska štedionica dioničko društvo u likvidaciji Medvedgradska 47,10000 Zagreb</derivirana_varijabla>
  </DomainObject.Predmet.StrankaWithAdress>
  <DomainObject.Predmet.StrankaWithAdressOIB>
    <izvorni_sadrzaj>Slavonska štedionica dioničko društvo u likvidaciji, Medvedgradska 47,10000 Zagreb</izvorni_sadrzaj>
    <derivirana_varijabla naziv="DomainObject.Predmet.StrankaWithAdressOIB_1">Slavonska štedionica dioničko društvo u likvidaciji, Medvedgradska 47,10000 Zagreb</derivirana_varijabla>
  </DomainObject.Predmet.StrankaWithAdressOIB>
  <DomainObject.Predmet.StrankaNazivFormated>
    <izvorni_sadrzaj>Slavonska štedionica dioničko društvo u likvidaciji</izvorni_sadrzaj>
    <derivirana_varijabla naziv="DomainObject.Predmet.StrankaNazivFormated_1">Slavonska štedionica dioničko društvo u likvidaciji</derivirana_varijabla>
  </DomainObject.Predmet.StrankaNazivFormated>
  <DomainObject.Predmet.StrankaNazivFormatedOIB>
    <izvorni_sadrzaj>Slavonska štedionica dioničko društvo u likvidaciji</izvorni_sadrzaj>
    <derivirana_varijabla naziv="DomainObject.Predmet.StrankaNazivFormatedOIB_1">Slavonska štedionica dioničko društvo u likvidaciji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Slavonska štedionica dioničko društvo u likvidaciji</item>
    </izvorni_sadrzaj>
    <derivirana_varijabla naziv="DomainObject.Predmet.StrankaListFormated_1">
      <item>Slavonska štedionica dioničko društvo u likvidaciji</item>
    </derivirana_varijabla>
  </DomainObject.Predmet.StrankaListFormated>
  <DomainObject.Predmet.StrankaListFormatedOIB>
    <izvorni_sadrzaj>
      <item>Slavonska štedionica dioničko društvo u likvidaciji</item>
    </izvorni_sadrzaj>
    <derivirana_varijabla naziv="DomainObject.Predmet.StrankaListFormatedOIB_1">
      <item>Slavonska štedionica dioničko društvo u likvidaciji</item>
    </derivirana_varijabla>
  </DomainObject.Predmet.StrankaListFormatedOIB>
  <DomainObject.Predmet.StrankaListFormatedWithAdress>
    <izvorni_sadrzaj>
      <item>Slavonska štedionica dioničko društvo u likvidaciji, Medvedgradska 47, 10000 Zagreb</item>
    </izvorni_sadrzaj>
    <derivirana_varijabla naziv="DomainObject.Predmet.StrankaListFormatedWithAdress_1">
      <item>Slavonska štedionica dioničko društvo u likvidaciji, Medvedgradska 47, 10000 Zagreb</item>
    </derivirana_varijabla>
  </DomainObject.Predmet.StrankaListFormatedWithAdress>
  <DomainObject.Predmet.StrankaListFormatedWithAdressOIB>
    <izvorni_sadrzaj>
      <item>Slavonska štedionica dioničko društvo u likvidaciji, Medvedgradska 47, 10000 Zagreb</item>
    </izvorni_sadrzaj>
    <derivirana_varijabla naziv="DomainObject.Predmet.StrankaListFormatedWithAdressOIB_1">
      <item>Slavonska štedionica dioničko društvo u likvidaciji, Medvedgradska 47, 10000 Zagreb</item>
    </derivirana_varijabla>
  </DomainObject.Predmet.StrankaListFormatedWithAdressOIB>
  <DomainObject.Predmet.StrankaListNazivFormated>
    <izvorni_sadrzaj>
      <item>Slavonska štedionica dioničko društvo u likvidaciji</item>
    </izvorni_sadrzaj>
    <derivirana_varijabla naziv="DomainObject.Predmet.StrankaListNazivFormated_1">
      <item>Slavonska štedionica dioničko društvo u likvidaciji</item>
    </derivirana_varijabla>
  </DomainObject.Predmet.StrankaListNazivFormated>
  <DomainObject.Predmet.StrankaListNazivFormatedOIB>
    <izvorni_sadrzaj>
      <item>Slavonska štedionica dioničko društvo u likvidaciji</item>
    </izvorni_sadrzaj>
    <derivirana_varijabla naziv="DomainObject.Predmet.StrankaListNazivFormatedOIB_1">
      <item>Slavonska štedionica dioničko društvo u likvidaciji</item>
    </derivirana_varijabla>
  </DomainObject.Predmet.StrankaListNazivFormatedOIB>
  <DomainObject.Predmet.ProtuStrankaListFormated>
    <izvorni_sadrzaj>
      <item>Stečajna masa Slavonska štedionica d.d.</item>
    </izvorni_sadrzaj>
    <derivirana_varijabla naziv="DomainObject.Predmet.ProtuStrankaListFormated_1">
      <item>Stečajna masa Slavonska štedionica d.d.</item>
    </derivirana_varijabla>
  </DomainObject.Predmet.ProtuStrankaListFormated>
  <DomainObject.Predmet.ProtuStrankaListFormatedOIB>
    <izvorni_sadrzaj>
      <item>Stečajna masa Slavonska štedionica d.d.</item>
    </izvorni_sadrzaj>
    <derivirana_varijabla naziv="DomainObject.Predmet.ProtuStrankaListFormatedOIB_1">
      <item>Stečajna masa Slavonska štedionica d.d.</item>
    </derivirana_varijabla>
  </DomainObject.Predmet.ProtuStrankaListFormatedOIB>
  <DomainObject.Predmet.ProtuStrankaListFormatedWithAdress>
    <izvorni_sadrzaj>
      <item>Stečajna masa Slavonska štedionica d.d., Medvedgradska 47, 10000 Zagreb</item>
    </izvorni_sadrzaj>
    <derivirana_varijabla naziv="DomainObject.Predmet.ProtuStrankaListFormatedWithAdress_1">
      <item>Stečajna masa Slavonska štedionica d.d., Medvedgradska 47, 10000 Zagreb</item>
    </derivirana_varijabla>
  </DomainObject.Predmet.ProtuStrankaListFormatedWithAdress>
  <DomainObject.Predmet.ProtuStrankaListFormatedWithAdressOIB>
    <izvorni_sadrzaj>
      <item>Stečajna masa Slavonska štedionica d.d., Medvedgradska 47, 10000 Zagreb</item>
    </izvorni_sadrzaj>
    <derivirana_varijabla naziv="DomainObject.Predmet.ProtuStrankaListFormatedWithAdressOIB_1">
      <item>Stečajna masa Slavonska štedionica d.d., Medvedgradska 47, 10000 Zagreb</item>
    </derivirana_varijabla>
  </DomainObject.Predmet.ProtuStrankaListFormatedWithAdressOIB>
  <DomainObject.Predmet.ProtuStrankaListNazivFormated>
    <izvorni_sadrzaj>
      <item>Stečajna masa Slavonska štedionica d.d.</item>
    </izvorni_sadrzaj>
    <derivirana_varijabla naziv="DomainObject.Predmet.ProtuStrankaListNazivFormated_1">
      <item>Stečajna masa Slavonska štedionica d.d.</item>
    </derivirana_varijabla>
  </DomainObject.Predmet.ProtuStrankaListNazivFormated>
  <DomainObject.Predmet.ProtuStrankaListNazivFormatedOIB>
    <izvorni_sadrzaj>
      <item>Stečajna masa Slavonska štedionica d.d.</item>
    </izvorni_sadrzaj>
    <derivirana_varijabla naziv="DomainObject.Predmet.ProtuStrankaListNazivFormatedOIB_1">
      <item>Stečajna masa Slavonska štedionica d.d.</item>
    </derivirana_varijabla>
  </DomainObject.Predmet.ProtuStrankaListNazivFormatedOIB>
  <DomainObject.Predmet.OstaliListFormated>
    <izvorni_sadrzaj>
      <item>Zdravko Mitak</item>
    </izvorni_sadrzaj>
    <derivirana_varijabla naziv="DomainObject.Predmet.OstaliListFormated_1">
      <item>Zdravko Mitak</item>
    </derivirana_varijabla>
  </DomainObject.Predmet.OstaliListFormated>
  <DomainObject.Predmet.OstaliListFormatedOIB>
    <izvorni_sadrzaj>
      <item>Zdravko Mitak, OIB 25916717450</item>
    </izvorni_sadrzaj>
    <derivirana_varijabla naziv="DomainObject.Predmet.OstaliListFormatedOIB_1">
      <item>Zdravko Mitak, OIB 25916717450</item>
    </derivirana_varijabla>
  </DomainObject.Predmet.OstaliListFormatedOIB>
  <DomainObject.Predmet.OstaliListFormatedWithAdress>
    <izvorni_sadrzaj>
      <item>Zdravko Mitak, Zelenjak 53, 10000 Zagreb</item>
    </izvorni_sadrzaj>
    <derivirana_varijabla naziv="DomainObject.Predmet.OstaliListFormatedWithAdress_1">
      <item>Zdravko Mitak, Zelenjak 53, 10000 Zagreb</item>
    </derivirana_varijabla>
  </DomainObject.Predmet.OstaliListFormatedWithAdress>
  <DomainObject.Predmet.OstaliListFormatedWithAdressOIB>
    <izvorni_sadrzaj>
      <item>Zdravko Mitak, OIB 25916717450, Zelenjak 53, 10000 Zagreb</item>
    </izvorni_sadrzaj>
    <derivirana_varijabla naziv="DomainObject.Predmet.OstaliListFormatedWithAdressOIB_1">
      <item>Zdravko Mitak, OIB 25916717450, Zelenjak 53, 10000 Zagreb</item>
    </derivirana_varijabla>
  </DomainObject.Predmet.OstaliListFormatedWithAdressOIB>
  <DomainObject.Predmet.OstaliListNazivFormated>
    <izvorni_sadrzaj>
      <item>Zdravko Mitak</item>
    </izvorni_sadrzaj>
    <derivirana_varijabla naziv="DomainObject.Predmet.OstaliListNazivFormated_1">
      <item>Zdravko Mitak</item>
    </derivirana_varijabla>
  </DomainObject.Predmet.OstaliListNazivFormated>
  <DomainObject.Predmet.OstaliListNazivFormatedOIB>
    <izvorni_sadrzaj>
      <item>Zdravko Mitak, OIB 25916717450</item>
    </izvorni_sadrzaj>
    <derivirana_varijabla naziv="DomainObject.Predmet.OstaliListNazivFormatedOIB_1"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Slavonska štedionica dioničko društvo u likvidaciji</izvorni_sadrzaj>
    <derivirana_varijabla naziv="DomainObject.Predmet.StrankaIDrugi_1">Slavonska štedionica dioničko društvo u likvidaciji</derivirana_varijabla>
  </DomainObject.Predmet.StrankaIDrugi>
  <DomainObject.Predmet.ProtustrankaIDrugi>
    <izvorni_sadrzaj>Stečajna masa Slavonska štedionica d.d.</izvorni_sadrzaj>
    <derivirana_varijabla naziv="DomainObject.Predmet.ProtustrankaIDrugi_1">Stečajna masa Slavonska štedionica d.d.</derivirana_varijabla>
  </DomainObject.Predmet.ProtustrankaIDrugi>
  <DomainObject.Predmet.StrankaIDrugiAdressOIB>
    <izvorni_sadrzaj>Slavonska štedionica dioničko društvo u likvidaciji, Medvedgradska 47, 10000 Zagreb</izvorni_sadrzaj>
    <derivirana_varijabla naziv="DomainObject.Predmet.StrankaIDrugiAdressOIB_1">Slavonska štedionica dioničko društvo u likvidaciji, Medvedgradska 47, 10000 Zagreb</derivirana_varijabla>
  </DomainObject.Predmet.StrankaIDrugiAdressOIB>
  <DomainObject.Predmet.ProtustrankaIDrugiAdressOIB>
    <izvorni_sadrzaj>Stečajna masa Slavonska štedionica d.d., Medvedgradska 47, 10000 Zagreb</izvorni_sadrzaj>
    <derivirana_varijabla naziv="DomainObject.Predmet.ProtustrankaIDrugiAdressOIB_1">Stečajna masa Slavonska štedionica d.d., Medvedgradska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Slavonska štedionica d.d.</item>
      <item>Slavonska štedionica dioničko društvo u likvidaciji</item>
      <item>Zdravko Mitak</item>
    </izvorni_sadrzaj>
    <derivirana_varijabla naziv="DomainObject.Predmet.SudioniciListNaziv_1">
      <item>Stečajna masa Slavonska štedionica d.d.</item>
      <item>Slavonska štedionica dioničko društvo u likvidaciji</item>
      <item>Zdravko Mitak</item>
    </derivirana_varijabla>
  </DomainObject.Predmet.SudioniciListNaziv>
  <DomainObject.Predmet.SudioniciListAdressOIB>
    <izvorni_sadrzaj>
      <item>Stečajna masa Slavonska štedionica d.d., Medvedgradska 47,10000 Zagreb</item>
      <item>Slavonska štedionica dioničko društvo u likvidaciji, Medvedgradska 47,10000 Zagreb</item>
      <item>Zdravko Mitak, OIB 25916717450, Zelenjak 53,10000 Zagreb</item>
    </izvorni_sadrzaj>
    <derivirana_varijabla naziv="DomainObject.Predmet.SudioniciListAdressOIB_1">
      <item>Stečajna masa Slavonska štedionica d.d., Medvedgradska 47,10000 Zagreb</item>
      <item>Slavonska štedionica dioničko društvo u likvidaciji, Medvedgradska 47,10000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25916717450</item>
    </izvorni_sadrzaj>
    <derivirana_varijabla naziv="DomainObject.Predmet.SudioniciListNazivOIB_1"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9FC3A-87B8-48BE-9FEC-D0BC1DCA6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166</properties:Words>
  <properties:Characters>739</properties:Characters>
  <properties:Lines>36</properties:Lines>
  <properties:Paragraphs>15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2019-01-10T08:45:00Z</dcterms:created>
  <dc:creator>stecaj</dc:creator>
  <cp:lastModifiedBy>Matea Bizjak</cp:lastModifiedBy>
  <cp:lastPrinted>2019-01-10T08:55:00Z</cp:lastPrinted>
  <dcterms:modified xmlns:xsi="http://www.w3.org/2001/XMLSchema-instance" xsi:type="dcterms:W3CDTF">2019-01-10T08:55:00Z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(St-135-14-zaključak- razlučnom vjerovniku.docx)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