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ff9d" w14:paraId="62fff9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889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6F5948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F5948" w:rsidRPr="006F5948">
        <w:t>GRADMING jednostavno društvo s ograničenom odgovornošću za građenje, trgovinu i usluge, Osijek, Stadionsko naselje 78, MBS 030135583, OIB 31555750008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C068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B7486B">
        <w:t xml:space="preserve">mag. iur. </w:t>
      </w:r>
      <w:r w:rsidR="00BC068F" w:rsidRPr="00BC068F">
        <w:t>Zlatk</w:t>
      </w:r>
      <w:r w:rsidR="00BC068F">
        <w:t>u</w:t>
      </w:r>
      <w:r w:rsidR="00BC068F" w:rsidRPr="00BC068F">
        <w:t xml:space="preserve"> Markasović, Osijek, Vijenac I. Meštrovića 50, OIB 82230536462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F5948" w:rsidRPr="006F5948">
        <w:t>GRADMING jednostavno društvo s ograničenom odgovornošću za građenje, trgovinu i usluge, Osijek, Stadionsko naselje 78, MBS 030135583, OIB 31555750008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HR76 2500 0093 1200 6606 3</w:t>
      </w:r>
      <w:r w:rsidR="00D51D7D">
        <w:t xml:space="preserve"> kod </w:t>
      </w:r>
      <w:r w:rsidR="00BC068F">
        <w:t>HYPO ALPE-ADRIA BANK</w:t>
      </w:r>
      <w:r w:rsidR="00D51D7D">
        <w:t xml:space="preserve">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7486B">
        <w:t>889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10</w:t>
      </w:r>
      <w:r w:rsidR="009B0F1B">
        <w:t xml:space="preserve"> od </w:t>
      </w:r>
      <w:r w:rsidR="00EC3792">
        <w:t>2</w:t>
      </w:r>
      <w:r w:rsidR="00B7486B">
        <w:t>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7486B">
        <w:t>mag. iur. Zlatko Markasović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14.04. i 13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3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F5948" w:rsidRPr="006F5948">
      <w:t>14 St-889/15-20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4F7325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3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2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2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3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GRADMING jednostavno društvo s ograničenom odgovornošću za građenje, trgovinu i usluge</izvorni_sadrzaj>
    <derivirana_varijabla naziv="DomainObject.Predmet.ProtustrankaFormated_1">  GRADMING jednostavno društvo s ograničenom odgovornošću za građenje, trgovinu i usluge</derivirana_varijabla>
  </DomainObject.Predmet.ProtustrankaFormated>
  <DomainObject.Predmet.ProtustrankaFormatedOIB>
    <izvorni_sadrzaj>  GRADMING jednostavno društvo s ograničenom odgovornošću za građenje, trgovinu i usluge, OIB 31555750008</izvorni_sadrzaj>
    <derivirana_varijabla naziv="DomainObject.Predmet.ProtustrankaFormatedOIB_1">  GRADMING jednostavno društvo s ograničenom odgovornošću za građenje, trgovinu i usluge, OIB 31555750008</derivirana_varijabla>
  </DomainObject.Predmet.ProtustrankaFormatedOIB>
  <DomainObject.Predmet.ProtustrankaFormatedWithAdress>
    <izvorni_sadrzaj> GRADMING jednostavno društvo s ograničenom odgovornošću za građenje, trgovinu i usluge, Stadionsko naselje 78, 31000 Osijek</izvorni_sadrzaj>
    <derivirana_varijabla naziv="DomainObject.Predmet.ProtustrankaFormatedWithAdress_1"> GRADMING jednostavno društvo s ograničenom odgovornošću za građenje, trgovinu i usluge, Stadionsko naselje 78, 31000 Osijek</derivirana_varijabla>
  </DomainObject.Predmet.ProtustrankaFormatedWithAdress>
  <DomainObject.Predmet.ProtustrankaFormatedWithAdressOIB>
    <izvorni_sadrzaj> GRADMING jednostavno društvo s ograničenom odgovornošću za građenje, trgovinu i usluge, OIB 31555750008, Stadionsko naselje 78, 31000 Osijek</izvorni_sadrzaj>
    <derivirana_varijabla naziv="DomainObject.Predmet.ProtustrankaFormatedWithAdressOIB_1"> GRADMING jednostavno društvo s ograničenom odgovornošću za građenje, trgovinu i usluge, OIB 31555750008, Stadionsko naselje 78, 31000 Osijek</derivirana_varijabla>
  </DomainObject.Predmet.ProtustrankaFormatedWithAdressOIB>
  <DomainObject.Predmet.ProtustrankaWithAdress>
    <izvorni_sadrzaj>GRADMING jednostavno društvo s ograničenom odgovornošću za građenje, trgovinu i usluge Stadionsko naselje 78, 31000 Osijek</izvorni_sadrzaj>
    <derivirana_varijabla naziv="DomainObject.Predmet.ProtustrankaWithAdress_1">GRADMING jednostavno društvo s ograničenom odgovornošću za građenje, trgovinu i usluge Stadionsko naselje 78, 31000 Osijek</derivirana_varijabla>
  </DomainObject.Predmet.ProtustrankaWithAdress>
  <DomainObject.Predmet.ProtustrankaWithAdressOIB>
    <izvorni_sadrzaj>GRADMING jednostavno društvo s ograničenom odgovornošću za građenje, trgovinu i usluge, OIB 31555750008, Stadionsko naselje 78, 31000 Osijek</izvorni_sadrzaj>
    <derivirana_varijabla naziv="DomainObject.Predmet.ProtustrankaWithAdressOIB_1">GRADMING jednostavno društvo s ograničenom odgovornošću za građenje, trgovinu i usluge, OIB 31555750008, Stadionsko naselje 78, 31000 Osijek</derivirana_varijabla>
  </DomainObject.Predmet.ProtustrankaWithAdressOIB>
  <DomainObject.Predmet.ProtustrankaNazivFormated>
    <izvorni_sadrzaj>GRADMING jednostavno društvo s ograničenom odgovornošću za građenje, trgovinu i usluge</izvorni_sadrzaj>
    <derivirana_varijabla naziv="DomainObject.Predmet.ProtustrankaNazivFormated_1">GRADMING jednostavno društvo s ograničenom odgovornošću za građenje, trgovinu i usluge</derivirana_varijabla>
  </DomainObject.Predmet.ProtustrankaNazivFormated>
  <DomainObject.Predmet.ProtustrankaNazivFormatedOIB>
    <izvorni_sadrzaj>GRADMING jednostavno društvo s ograničenom odgovornošću za građenje, trgovinu i usluge, OIB 31555750008</izvorni_sadrzaj>
    <derivirana_varijabla naziv="DomainObject.Predmet.ProtustrankaNazivFormatedOIB_1">GRADMING jednostavno društvo s ograničenom odgovornošću za građenje, trgovinu i usluge, OIB 31555750008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GRADMING jednostavno društvo s ograničenom odgovornošću za građenje, trgovinu i usluge</item>
    </izvorni_sadrzaj>
    <derivirana_varijabla naziv="DomainObject.Predmet.ProtuStrankaListFormated_1">
      <item>GRADMING jednostavno društvo s ograničenom odgovornošću za građenje, trgovinu i usluge</item>
    </derivirana_varijabla>
  </DomainObject.Predmet.ProtuStrankaListFormated>
  <DomainObject.Predmet.ProtuStrankaListFormatedOIB>
    <izvorni_sadrzaj>
      <item>GRADMING jednostavno društvo s ograničenom odgovornošću za građenje, trgovinu i usluge, OIB 31555750008</item>
    </izvorni_sadrzaj>
    <derivirana_varijabla naziv="DomainObject.Predmet.ProtuStrankaListFormatedOIB_1">
      <item>GRADMING jednostavno društvo s ograničenom odgovornošću za građenje, trgovinu i usluge, OIB 31555750008</item>
    </derivirana_varijabla>
  </DomainObject.Predmet.ProtuStrankaListFormatedOIB>
  <DomainObject.Predmet.ProtuStrankaListFormatedWithAdress>
    <izvorni_sadrzaj>
      <item>GRADMING jednostavno društvo s ograničenom odgovornošću za građenje, trgovinu i usluge, Stadionsko naselje 78, 31000 Osijek</item>
    </izvorni_sadrzaj>
    <derivirana_varijabla naziv="DomainObject.Predmet.ProtuStrankaListFormatedWithAdress_1">
      <item>GRADMING jednostavno društvo s ograničenom odgovornošću za građenje, trgovinu i usluge, Stadionsko naselje 78, 31000 Osijek</item>
    </derivirana_varijabla>
  </DomainObject.Predmet.ProtuStrankaListFormatedWithAdress>
  <DomainObject.Predmet.ProtuStrankaListFormatedWithAdressOIB>
    <izvorni_sadrzaj>
      <item>GRADMING jednostavno društvo s ograničenom odgovornošću za građenje, trgovinu i usluge, OIB 31555750008, Stadionsko naselje 78, 31000 Osijek</item>
    </izvorni_sadrzaj>
    <derivirana_varijabla naziv="DomainObject.Predmet.ProtuStrankaListFormatedWithAdressOIB_1">
      <item>GRADMING jednostavno društvo s ograničenom odgovornošću za građenje, trgovinu i usluge, OIB 31555750008, Stadionsko naselje 78, 31000 Osijek</item>
    </derivirana_varijabla>
  </DomainObject.Predmet.ProtuStrankaListFormatedWithAdressOIB>
  <DomainObject.Predmet.ProtuStrankaListNazivFormated>
    <izvorni_sadrzaj>
      <item>GRADMING jednostavno društvo s ograničenom odgovornošću za građenje, trgovinu i usluge</item>
    </izvorni_sadrzaj>
    <derivirana_varijabla naziv="DomainObject.Predmet.ProtuStrankaListNazivFormated_1">
      <item>GRADMING jednostavno društvo s ograničenom odgovornošću za građenje, trgovinu i usluge</item>
    </derivirana_varijabla>
  </DomainObject.Predmet.ProtuStrankaListNazivFormated>
  <DomainObject.Predmet.ProtuStrankaListNazivFormatedOIB>
    <izvorni_sadrzaj>
      <item>GRADMING jednostavno društvo s ograničenom odgovornošću za građenje, trgovinu i usluge, OIB 31555750008</item>
    </izvorni_sadrzaj>
    <derivirana_varijabla naziv="DomainObject.Predmet.ProtuStrankaListNazivFormatedOIB_1">
      <item>GRADMING jednostavno društvo s ograničenom odgovornošću za građenje, trgovinu i usluge, OIB 31555750008</item>
    </derivirana_varijabla>
  </DomainObject.Predmet.ProtuStrankaListNazivFormatedOIB>
  <DomainObject.Predmet.OstaliListFormated>
    <izvorni_sadrzaj>
      <item>ŽDO GUO Osijek</item>
      <item>Zlatko Markasović</item>
      <item>Aleksandra Zeko</item>
    </izvorni_sadrzaj>
    <derivirana_varijabla naziv="DomainObject.Predmet.OstaliListFormated_1">
      <item>ŽDO GUO Osijek</item>
      <item>Zlatko Markasović</item>
      <item>Aleksandra Zeko</item>
    </derivirana_varijabla>
  </DomainObject.Predmet.OstaliListFormated>
  <DomainObject.Predmet.OstaliListFormatedOIB>
    <izvorni_sadrzaj>
      <item>ŽDO GUO Osijek</item>
      <item>Zlatko Markasović, OIB 82230536462</item>
      <item>Aleksandra Zeko, OIB 30091114661</item>
    </izvorni_sadrzaj>
    <derivirana_varijabla naziv="DomainObject.Predmet.OstaliListFormatedOIB_1">
      <item>ŽDO GUO Osijek</item>
      <item>Zlatko Markasović, OIB 82230536462</item>
      <item>Aleksandra Zeko, OIB 30091114661</item>
    </derivirana_varijabla>
  </DomainObject.Predmet.OstaliListFormatedOIB>
  <DomainObject.Predmet.OstaliListFormatedWithAdress>
    <izvorni_sadrzaj>
      <item>ŽDO GUO Osijek</item>
      <item>Zlatko Markasović, Vijenac I. Meštrovića 50, 31000 Osijek</item>
      <item>Aleksandra Zeko, Stadionsko naselje 47, 31000 Osijek</item>
    </izvorni_sadrzaj>
    <derivirana_varijabla naziv="DomainObject.Predmet.OstaliListFormatedWithAdress_1">
      <item>ŽDO GUO Osijek</item>
      <item>Zlatko Markasović, Vijenac I. Meštrovića 50, 31000 Osijek</item>
      <item>Aleksandra Zeko, Stadionsko naselje 47, 31000 Osijek</item>
    </derivirana_varijabla>
  </DomainObject.Predmet.OstaliListFormatedWithAdress>
  <DomainObject.Predmet.OstaliListFormatedWithAdressOIB>
    <izvorni_sadrzaj>
      <item>ŽDO GUO Osijek</item>
      <item>Zlatko Markasović, OIB 82230536462, Vijenac I. Meštrovića 50, 31000 Osijek</item>
      <item>Aleksandra Zeko, OIB 30091114661, Stadionsko naselje 47, 31000 Osijek</item>
    </izvorni_sadrzaj>
    <derivirana_varijabla naziv="DomainObject.Predmet.OstaliListFormatedWithAdressOIB_1">
      <item>ŽDO GUO Osijek</item>
      <item>Zlatko Markasović, OIB 82230536462, Vijenac I. Meštrovića 50, 31000 Osijek</item>
      <item>Aleksandra Zeko, OIB 30091114661, Stadionsko naselje 47, 31000 Osijek</item>
    </derivirana_varijabla>
  </DomainObject.Predmet.OstaliListFormatedWithAdressOIB>
  <DomainObject.Predmet.OstaliListNazivFormated>
    <izvorni_sadrzaj>
      <item>ŽDO GUO Osijek</item>
      <item>Zlatko Markasović</item>
      <item>Aleksandra Zeko</item>
    </izvorni_sadrzaj>
    <derivirana_varijabla naziv="DomainObject.Predmet.OstaliListNazivFormated_1">
      <item>ŽDO GUO Osijek</item>
      <item>Zlatko Markasović</item>
      <item>Aleksandra Zeko</item>
    </derivirana_varijabla>
  </DomainObject.Predmet.OstaliListNazivFormated>
  <DomainObject.Predmet.OstaliListNazivFormatedOIB>
    <izvorni_sadrzaj>
      <item>ŽDO GUO Osijek</item>
      <item>Zlatko Markasović, OIB 82230536462</item>
      <item>Aleksandra Zeko, OIB 30091114661</item>
    </izvorni_sadrzaj>
    <derivirana_varijabla naziv="DomainObject.Predmet.OstaliListNazivFormatedOIB_1">
      <item>ŽDO GUO Osijek</item>
      <item>Zlatko Markasović, OIB 82230536462</item>
      <item>Aleksandra Zeko, OIB 30091114661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GRADMING jednostavno društvo s ograničenom odgovornošću za građenje, trgovinu i usluge</izvorni_sadrzaj>
    <derivirana_varijabla naziv="DomainObject.Predmet.ProtustrankaIDrugi_1">GRADMING jednostavno društvo s ograničenom odgovornošću za građenje,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GRADMING jednostavno društvo s ograničenom odgovornošću za građenje, trgovinu i usluge, OIB 31555750008, Stadionsko naselje 78, 31000 Osijek</izvorni_sadrzaj>
    <derivirana_varijabla naziv="DomainObject.Predmet.ProtustrankaIDrugiAdressOIB_1">GRADMING jednostavno društvo s ograničenom odgovornošću za građenje, trgovinu i usluge, OIB 31555750008, Stadionsko naselje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GRADMING jednostavno društvo s ograničenom odgovornošću za građenje, trgovinu i usluge</item>
      <item>ŽDO GUO Osijek</item>
      <item>Zlatko Markasović</item>
      <item>Aleksandra Zeko</item>
    </izvorni_sadrzaj>
    <derivirana_varijabla naziv="DomainObject.Predmet.SudioniciListNaziv_1">
      <item>FINA Regionalni centar Osijek</item>
      <item>GRADMING jednostavno društvo s ograničenom odgovornošću za građenje, trgovinu i usluge</item>
      <item>ŽDO GUO Osijek</item>
      <item>Zlatko Markasović</item>
      <item>Aleksandra Zeko</item>
    </derivirana_varijabla>
  </DomainObject.Predmet.SudioniciListNaziv>
  <DomainObject.Predmet.SudioniciListAdressOIB>
    <izvorni_sadrzaj>
      <item>FINA Regionalni centar Osijek, OIB 85821130368</item>
      <item>GRADMING jednostavno društvo s ograničenom odgovornošću za građenje, trgovinu i usluge, OIB 31555750008, Stadionsko naselje 78,31000 Osijek</item>
      <item>ŽDO GUO Osijek</item>
      <item>Zlatko Markasović, OIB 82230536462, Vijenac I. Meštrovića 50,31000 Osijek</item>
      <item>Aleksandra Zeko, OIB 30091114661, Stadionsko naselje 47,31000 Osijek</item>
    </izvorni_sadrzaj>
    <derivirana_varijabla naziv="DomainObject.Predmet.SudioniciListAdressOIB_1">
      <item>FINA Regionalni centar Osijek, OIB 85821130368</item>
      <item>GRADMING jednostavno društvo s ograničenom odgovornošću za građenje, trgovinu i usluge, OIB 31555750008, Stadionsko naselje 78,31000 Osijek</item>
      <item>ŽDO GUO Osijek</item>
      <item>Zlatko Markasović, OIB 82230536462, Vijenac I. Meštrovića 50,31000 Osijek</item>
      <item>Aleksandra Zeko, OIB 30091114661, Stadionsko naselje 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31555750008</item>
      <item>, OIB null</item>
      <item>, OIB 82230536462</item>
      <item>, OIB 30091114661</item>
    </izvorni_sadrzaj>
    <derivirana_varijabla naziv="DomainObject.Predmet.SudioniciListNazivOIB_1">
      <item>, OIB 85821130368</item>
      <item>, OIB 31555750008</item>
      <item>, OIB null</item>
      <item>, OIB 82230536462</item>
      <item>, OIB 30091114661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452</properties:Words>
  <properties:Characters>2545</properties:Characters>
  <properties:Lines>75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