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b79b" w14:paraId="ea4b79b" w:rsidRDefault="005A1DF3" w:rsidP="005A1DF3" w:rsidR="005A1DF3">
      <w:pPr>
        <w15:collapsed w:val="false"/>
      </w:pPr>
      <w:bookmarkStart w:name="_GoBack" w:id="0"/>
      <w:bookmarkEnd w:id="0"/>
    </w:p>
    <w:p w:rsidRDefault="000848FB" w:rsidP="005A1DF3" w:rsidR="004A1739"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A1DF3" w:rsidP="005A1DF3" w:rsidR="005A1DF3"/>
    <w:p w:rsidRDefault="005A1DF3" w:rsidP="005A1DF3" w:rsidR="005A1DF3">
      <w:r>
        <w:t>REPUBLIKA HRVATSKA</w:t>
      </w:r>
    </w:p>
    <w:p w:rsidRDefault="005A1DF3" w:rsidP="005A1DF3" w:rsidR="005A1DF3">
      <w:r>
        <w:t>Trgovački sud u Zagrebu</w:t>
      </w:r>
    </w:p>
    <w:p w:rsidRDefault="005A1DF3" w:rsidP="005A1DF3" w:rsidR="005A1DF3">
      <w:r>
        <w:t>Zagreb, Amruševa 2/II</w:t>
      </w:r>
    </w:p>
    <w:p w:rsidRDefault="009B1B4B" w:rsidP="005A1DF3" w:rsidR="005A1D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A1739">
        <w:t xml:space="preserve">           </w:t>
      </w:r>
      <w:r>
        <w:t>18.St-1381</w:t>
      </w:r>
      <w:r w:rsidR="005A1DF3">
        <w:t>/2018-</w:t>
      </w:r>
    </w:p>
    <w:p w:rsidRDefault="005A1DF3" w:rsidP="005A1DF3" w:rsidR="005A1DF3"/>
    <w:p w:rsidRDefault="005A1DF3" w:rsidP="005A1DF3" w:rsidR="005A1DF3"/>
    <w:p w:rsidRDefault="009B1B4B" w:rsidP="009B1B4B" w:rsidR="005A1DF3">
      <w:pPr>
        <w:ind w:firstLine="708" w:left="1416"/>
      </w:pPr>
      <w:r>
        <w:t xml:space="preserve">      </w:t>
      </w:r>
      <w:r w:rsidR="005A1DF3">
        <w:t>R E P U B L I K A   H R V A T S K A</w:t>
      </w:r>
    </w:p>
    <w:p w:rsidRDefault="005A1DF3" w:rsidP="005A1DF3" w:rsidR="005A1DF3"/>
    <w:p w:rsidRDefault="005A1DF3" w:rsidP="009B1B4B" w:rsidR="005A1DF3">
      <w:pPr>
        <w:ind w:firstLine="708" w:left="2832"/>
      </w:pPr>
      <w:r>
        <w:t>Z A K LJ U Č A K</w:t>
      </w:r>
    </w:p>
    <w:p w:rsidRDefault="005A1DF3" w:rsidP="005A1DF3" w:rsidR="005A1DF3"/>
    <w:p w:rsidRDefault="005A1DF3" w:rsidP="005A1DF3" w:rsidR="005A1DF3"/>
    <w:p w:rsidRDefault="005A1DF3" w:rsidP="009B1B4B" w:rsidR="005A1DF3">
      <w:pPr>
        <w:ind w:firstLine="708"/>
      </w:pPr>
      <w:r>
        <w:t>Trgovački sud u Zagrebu, sudac Danijela Uzelac, u stečajnom postupku nad dužnikom</w:t>
      </w:r>
      <w:r w:rsidR="00B46245" w:rsidRPr="00B46245">
        <w:t xml:space="preserve"> L.T. INSTALACIJE d.o.o.,</w:t>
      </w:r>
      <w:r w:rsidR="00B46245">
        <w:t xml:space="preserve"> OIB </w:t>
      </w:r>
      <w:r w:rsidR="00B46245" w:rsidRPr="00B46245">
        <w:t xml:space="preserve"> </w:t>
      </w:r>
      <w:r w:rsidR="009B1B4B">
        <w:t xml:space="preserve">70226958499, </w:t>
      </w:r>
      <w:r w:rsidR="00B46245" w:rsidRPr="00B46245">
        <w:t>Sesvete, Ivana Keleka 39</w:t>
      </w:r>
      <w:r>
        <w:t xml:space="preserve">, </w:t>
      </w:r>
      <w:r w:rsidR="003F4347">
        <w:t>1</w:t>
      </w:r>
      <w:r>
        <w:t xml:space="preserve">. </w:t>
      </w:r>
      <w:r w:rsidR="003F4347">
        <w:t>ožujka</w:t>
      </w:r>
      <w:r>
        <w:t xml:space="preserve"> 2019.</w:t>
      </w:r>
    </w:p>
    <w:p w:rsidRDefault="005A1DF3" w:rsidP="005A1DF3" w:rsidR="005A1DF3"/>
    <w:p w:rsidRDefault="009B1B4B" w:rsidP="005A1DF3" w:rsidR="005A1DF3">
      <w:pPr>
        <w:ind w:firstLine="708" w:left="2124"/>
      </w:pPr>
      <w:r>
        <w:t xml:space="preserve">         </w:t>
      </w:r>
      <w:r w:rsidR="005A1DF3">
        <w:t xml:space="preserve">z a k lj u č i o   j e </w:t>
      </w:r>
    </w:p>
    <w:p w:rsidRDefault="005A1DF3" w:rsidP="005A1DF3" w:rsidR="005A1DF3"/>
    <w:p w:rsidRDefault="00D43D33" w:rsidP="00D43D33" w:rsidR="005A1DF3">
      <w:pPr>
        <w:ind w:firstLine="708"/>
      </w:pPr>
      <w:r>
        <w:t>I.</w:t>
      </w:r>
      <w:r w:rsidR="00960482">
        <w:t xml:space="preserve"> </w:t>
      </w:r>
      <w:r w:rsidR="005A1DF3">
        <w:t xml:space="preserve">Određuje se ročište radi rasprave o pretpostavkama za otvaranje stečajnog postupka nad dužnikom </w:t>
      </w:r>
      <w:r w:rsidR="00ED5E49">
        <w:t>L.T. INSTALACIJE d.o.o., Sesvete, Ivana Keleka 39</w:t>
      </w:r>
    </w:p>
    <w:p w:rsidRDefault="005A1DF3" w:rsidP="005A1DF3" w:rsidR="005A1DF3"/>
    <w:p w:rsidRDefault="003F4347" w:rsidP="00D43D33" w:rsidR="00D43D33">
      <w:pPr>
        <w:ind w:firstLine="708"/>
      </w:pPr>
      <w:r>
        <w:t>4</w:t>
      </w:r>
      <w:r w:rsidR="002D35B0">
        <w:t>.</w:t>
      </w:r>
      <w:r>
        <w:t xml:space="preserve"> travnja</w:t>
      </w:r>
      <w:r w:rsidR="009B1B4B">
        <w:t xml:space="preserve"> 2019. u </w:t>
      </w:r>
      <w:r>
        <w:t>10</w:t>
      </w:r>
      <w:r w:rsidR="009B1B4B">
        <w:t>.</w:t>
      </w:r>
      <w:r>
        <w:t>10</w:t>
      </w:r>
      <w:r w:rsidR="009B1B4B">
        <w:t xml:space="preserve"> </w:t>
      </w:r>
      <w:r w:rsidR="005A1DF3">
        <w:t>u zgradi Trgovačkog suda u Z</w:t>
      </w:r>
      <w:r w:rsidR="002D35B0">
        <w:t xml:space="preserve">agrebu, Petrinjska 8, soba broj </w:t>
      </w:r>
      <w:r>
        <w:t>56</w:t>
      </w:r>
      <w:r w:rsidR="005A1DF3">
        <w:t>/</w:t>
      </w:r>
      <w:r>
        <w:t>II</w:t>
      </w:r>
      <w:r w:rsidR="005A1DF3">
        <w:t>I. kat – dvorišna zgrada,</w:t>
      </w:r>
      <w:r w:rsidR="00D43D33">
        <w:t xml:space="preserve"> </w:t>
      </w:r>
    </w:p>
    <w:p w:rsidRDefault="00D43D33" w:rsidP="00D43D33" w:rsidR="00D43D33"/>
    <w:p w:rsidRDefault="00D43D33" w:rsidP="00D43D33" w:rsidR="005A1DF3">
      <w:pPr>
        <w:ind w:firstLine="708"/>
      </w:pPr>
      <w:r>
        <w:t xml:space="preserve">II. Na </w:t>
      </w:r>
      <w:r w:rsidR="004A1739">
        <w:t>određeno</w:t>
      </w:r>
      <w:r>
        <w:t xml:space="preserve"> ročište </w:t>
      </w:r>
      <w:r w:rsidR="005A1DF3">
        <w:t>dostavom ovog zaključka</w:t>
      </w:r>
      <w:r>
        <w:t xml:space="preserve"> pozivaju se:</w:t>
      </w:r>
    </w:p>
    <w:p w:rsidRDefault="005A1DF3" w:rsidP="005A1DF3" w:rsidR="005A1DF3">
      <w:r>
        <w:t>- predlagatelj FINA</w:t>
      </w:r>
    </w:p>
    <w:p w:rsidRDefault="000848FB" w:rsidP="005A1DF3" w:rsidR="000848FB"/>
    <w:p w:rsidRDefault="00B46245" w:rsidP="005A1DF3" w:rsidR="005A1DF3">
      <w:pPr>
        <w:ind w:firstLine="708" w:left="2124"/>
      </w:pPr>
      <w:r>
        <w:t xml:space="preserve"> </w:t>
      </w:r>
      <w:r w:rsidR="005A1DF3">
        <w:t xml:space="preserve">U Zagrebu </w:t>
      </w:r>
      <w:r w:rsidR="003F4347">
        <w:t>1</w:t>
      </w:r>
      <w:r w:rsidR="005A1DF3">
        <w:t xml:space="preserve">. </w:t>
      </w:r>
      <w:r w:rsidR="003F4347">
        <w:t>ožujka</w:t>
      </w:r>
      <w:r w:rsidR="005A1DF3">
        <w:t xml:space="preserve"> 2019.</w:t>
      </w:r>
    </w:p>
    <w:p w:rsidRDefault="005A1DF3" w:rsidP="005A1DF3" w:rsidR="005A1DF3"/>
    <w:p w:rsidRDefault="005A1DF3" w:rsidP="00B46245" w:rsidR="005A1DF3">
      <w:pPr>
        <w:ind w:firstLine="708" w:left="6372"/>
      </w:pPr>
      <w:r>
        <w:t xml:space="preserve">     Sudac:</w:t>
      </w:r>
    </w:p>
    <w:p w:rsidRDefault="005A1DF3" w:rsidP="00B46245" w:rsidR="005A1DF3">
      <w:pPr>
        <w:ind w:firstLine="708" w:left="6372"/>
      </w:pPr>
      <w:r>
        <w:t>Danijela Uzelac</w:t>
      </w:r>
      <w:r w:rsidR="003F4347">
        <w:t>, v.r.</w:t>
      </w:r>
    </w:p>
    <w:p w:rsidRDefault="005A1DF3" w:rsidP="005A1DF3" w:rsidR="005A1DF3"/>
    <w:p w:rsidRDefault="005A1DF3" w:rsidP="005A1DF3" w:rsidR="005A1DF3">
      <w:r>
        <w:t>Uputa o pravnom lijeku :</w:t>
      </w:r>
    </w:p>
    <w:p w:rsidRDefault="005A1DF3" w:rsidP="005A1DF3" w:rsidR="005A1DF3">
      <w:r>
        <w:t>Protiv ovog zaključka nije dopušten pravni lijek (čl. 19. st. 7. Stečajnog zakona („Narodne novine“ broj 71/15 i 104/17)).</w:t>
      </w:r>
    </w:p>
    <w:p w:rsidRDefault="005A1DF3" w:rsidP="005A1DF3" w:rsidR="005A1DF3"/>
    <w:p w:rsidRDefault="003F4347" w:rsidP="003F4347" w:rsidR="003F4347">
      <w:pPr>
        <w:jc w:val="right"/>
      </w:pPr>
      <w:r>
        <w:t>Za točnost otpravka:</w:t>
      </w:r>
    </w:p>
    <w:p w:rsidRDefault="003F4347" w:rsidP="003F4347" w:rsidR="003F4347">
      <w:pPr>
        <w:jc w:val="right"/>
      </w:pPr>
      <w:r>
        <w:t>Katarina Franjić</w:t>
      </w:r>
    </w:p>
    <w:p w:rsidRDefault="00960482" w:rsidP="008C0D57" w:rsidR="005A1DF3">
      <w:pPr>
        <w:ind w:firstLine="708" w:left="5664"/>
      </w:pPr>
      <w:r>
        <w:t xml:space="preserve">           </w:t>
      </w:r>
    </w:p>
    <w:p w:rsidRDefault="00191072" w:rsidP="005A1DF3" w:rsidR="00191072"/>
    <w:sectPr w:rsidR="001910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00FEA"/>
    <w:multiLevelType w:val="hybridMultilevel"/>
    <w:tmpl w:val="DCB01008"/>
    <w:lvl w:tplc="99B2EBA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E96850"/>
    <w:multiLevelType w:val="hybridMultilevel"/>
    <w:tmpl w:val="29FABC8C"/>
    <w:lvl w:tplc="1738FD6E" w:ilvl="0">
      <w:start w:val="1"/>
      <w:numFmt w:val="decimal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30020D"/>
    <w:multiLevelType w:val="hybridMultilevel"/>
    <w:tmpl w:val="CAA23FD6"/>
    <w:lvl w:tplc="8F3446FE" w:ilvl="0">
      <w:start w:val="1"/>
      <w:numFmt w:val="decimal"/>
      <w:lvlText w:val="%1."/>
      <w:lvlJc w:val="left"/>
      <w:pPr>
        <w:ind w:hanging="360" w:left="11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8"/>
      </w:pPr>
    </w:lvl>
    <w:lvl w:tentative="true" w:tplc="041A001B" w:ilvl="2">
      <w:start w:val="1"/>
      <w:numFmt w:val="lowerRoman"/>
      <w:lvlText w:val="%3."/>
      <w:lvlJc w:val="right"/>
      <w:pPr>
        <w:ind w:hanging="180" w:left="2628"/>
      </w:pPr>
    </w:lvl>
    <w:lvl w:tentative="true" w:tplc="041A000F" w:ilvl="3">
      <w:start w:val="1"/>
      <w:numFmt w:val="decimal"/>
      <w:lvlText w:val="%4."/>
      <w:lvlJc w:val="left"/>
      <w:pPr>
        <w:ind w:hanging="360" w:left="3348"/>
      </w:pPr>
    </w:lvl>
    <w:lvl w:tentative="true" w:tplc="041A0019" w:ilvl="4">
      <w:start w:val="1"/>
      <w:numFmt w:val="lowerLetter"/>
      <w:lvlText w:val="%5."/>
      <w:lvlJc w:val="left"/>
      <w:pPr>
        <w:ind w:hanging="360" w:left="4068"/>
      </w:pPr>
    </w:lvl>
    <w:lvl w:tentative="true" w:tplc="041A001B" w:ilvl="5">
      <w:start w:val="1"/>
      <w:numFmt w:val="lowerRoman"/>
      <w:lvlText w:val="%6."/>
      <w:lvlJc w:val="right"/>
      <w:pPr>
        <w:ind w:hanging="180" w:left="4788"/>
      </w:pPr>
    </w:lvl>
    <w:lvl w:tentative="true" w:tplc="041A000F" w:ilvl="6">
      <w:start w:val="1"/>
      <w:numFmt w:val="decimal"/>
      <w:lvlText w:val="%7."/>
      <w:lvlJc w:val="left"/>
      <w:pPr>
        <w:ind w:hanging="360" w:left="5508"/>
      </w:pPr>
    </w:lvl>
    <w:lvl w:tentative="true" w:tplc="041A0019" w:ilvl="7">
      <w:start w:val="1"/>
      <w:numFmt w:val="lowerLetter"/>
      <w:lvlText w:val="%8."/>
      <w:lvlJc w:val="left"/>
      <w:pPr>
        <w:ind w:hanging="360" w:left="6228"/>
      </w:pPr>
    </w:lvl>
    <w:lvl w:tentative="true" w:tplc="041A001B" w:ilvl="8">
      <w:start w:val="1"/>
      <w:numFmt w:val="lowerRoman"/>
      <w:lvlText w:val="%9."/>
      <w:lvlJc w:val="right"/>
      <w:pPr>
        <w:ind w:hanging="180" w:left="6948"/>
      </w:pPr>
    </w:lvl>
  </w:abstractNum>
  <w:abstractNum w:abstractNumId="3">
    <w:nsid w:val="4C807D38"/>
    <w:multiLevelType w:val="hybridMultilevel"/>
    <w:tmpl w:val="86C0EB8C"/>
    <w:lvl w:tplc="B25AA94E" w:ilvl="0">
      <w:start w:val="1"/>
      <w:numFmt w:val="decimal"/>
      <w:lvlText w:val="%1."/>
      <w:lvlJc w:val="left"/>
      <w:pPr>
        <w:ind w:hanging="360" w:left="31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4">
    <w:nsid w:val="5B853406"/>
    <w:multiLevelType w:val="hybridMultilevel"/>
    <w:tmpl w:val="B90C9AC8"/>
    <w:lvl w:tplc="09CE7C0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1B7C"/>
    <w:rsid w:val="000848FB"/>
    <w:rsid w:val="00191072"/>
    <w:rsid w:val="002D35B0"/>
    <w:rsid w:val="003F4347"/>
    <w:rsid w:val="004A1739"/>
    <w:rsid w:val="004A1B7C"/>
    <w:rsid w:val="005A1DF3"/>
    <w:rsid w:val="006442C3"/>
    <w:rsid w:val="008026ED"/>
    <w:rsid w:val="008C0D57"/>
    <w:rsid w:val="00960482"/>
    <w:rsid w:val="009B1B4B"/>
    <w:rsid w:val="00B46245"/>
    <w:rsid w:val="00D43D33"/>
    <w:rsid w:val="00ED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D35B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48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48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2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6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6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6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6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D35B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48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48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2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6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6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6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6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1381</izvorni_sadrzaj>
    <derivirana_varijabla naziv="DomainObject.Predmet.Broj_1">1381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St-1381/2018</izvorni_sadrzaj>
    <derivirana_varijabla naziv="DomainObject.Predmet.OznakaBroj_1">St-1381/2018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L.T. INSTALACIJE d.o.o.</izvorni_sadrzaj>
    <derivirana_varijabla naziv="DomainObject.Predmet.ProtustrankaFormated_1">  L.T. INSTALACIJE d.o.o.</derivirana_varijabla>
  </DomainObject.Predmet.ProtustrankaFormated>
  <DomainObject.Predmet.ProtustrankaFormatedOIB>
    <izvorni_sadrzaj>  L.T. INSTALACIJE d.o.o., OIB 70226958499</izvorni_sadrzaj>
    <derivirana_varijabla naziv="DomainObject.Predmet.ProtustrankaFormatedOIB_1">  L.T. INSTALACIJE d.o.o., OIB 70226958499</derivirana_varijabla>
  </DomainObject.Predmet.ProtustrankaFormatedOIB>
  <DomainObject.Predmet.ProtustrankaFormatedWithAdress>
    <izvorni_sadrzaj> L.T. INSTALACIJE d.o.o., Ivana Keleka 39, 10360 Sesvete</izvorni_sadrzaj>
    <derivirana_varijabla naziv="DomainObject.Predmet.ProtustrankaFormatedWithAdress_1"> L.T. INSTALACIJE d.o.o., Ivana Keleka 39, 10360 Sesvete</derivirana_varijabla>
  </DomainObject.Predmet.ProtustrankaFormatedWithAdress>
  <DomainObject.Predmet.ProtustrankaFormatedWithAdressOIB>
    <izvorni_sadrzaj> L.T. INSTALACIJE d.o.o., OIB 70226958499, Ivana Keleka 39, 10360 Sesvete</izvorni_sadrzaj>
    <derivirana_varijabla naziv="DomainObject.Predmet.ProtustrankaFormatedWithAdressOIB_1"> L.T. INSTALACIJE d.o.o., OIB 70226958499, Ivana Keleka 39, 10360 Sesvete</derivirana_varijabla>
  </DomainObject.Predmet.ProtustrankaFormatedWithAdressOIB>
  <DomainObject.Predmet.ProtustrankaWithAdress>
    <izvorni_sadrzaj>L.T. INSTALACIJE d.o.o. Ivana Keleka 39, 10360 Sesvete</izvorni_sadrzaj>
    <derivirana_varijabla naziv="DomainObject.Predmet.ProtustrankaWithAdress_1">L.T. INSTALACIJE d.o.o. Ivana Keleka 39, 10360 Sesvete</derivirana_varijabla>
  </DomainObject.Predmet.ProtustrankaWithAdress>
  <DomainObject.Predmet.ProtustrankaWithAdressOIB>
    <izvorni_sadrzaj>L.T. INSTALACIJE d.o.o., OIB 70226958499, Ivana Keleka 39, 10360 Sesvete</izvorni_sadrzaj>
    <derivirana_varijabla naziv="DomainObject.Predmet.ProtustrankaWithAdressOIB_1">L.T. INSTALACIJE d.o.o., OIB 70226958499, Ivana Keleka 39, 10360 Sesvete</derivirana_varijabla>
  </DomainObject.Predmet.ProtustrankaWithAdressOIB>
  <DomainObject.Predmet.ProtustrankaNazivFormated>
    <izvorni_sadrzaj>L.T. INSTALACIJE d.o.o.</izvorni_sadrzaj>
    <derivirana_varijabla naziv="DomainObject.Predmet.ProtustrankaNazivFormated_1">L.T. INSTALACIJE d.o.o.</derivirana_varijabla>
  </DomainObject.Predmet.ProtustrankaNazivFormated>
  <DomainObject.Predmet.ProtustrankaNazivFormatedOIB>
    <izvorni_sadrzaj>L.T. INSTALACIJE d.o.o., OIB 70226958499</izvorni_sadrzaj>
    <derivirana_varijabla naziv="DomainObject.Predmet.ProtustrankaNazivFormatedOIB_1">L.T. INSTALACIJE d.o.o., OIB 70226958499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L.T. INSTALACIJE d.o.o.</item>
    </izvorni_sadrzaj>
    <derivirana_varijabla naziv="DomainObject.Predmet.ProtuStrankaListFormated_1">
      <item>L.T. INSTALACIJE d.o.o.</item>
    </derivirana_varijabla>
  </DomainObject.Predmet.ProtuStrankaListFormated>
  <DomainObject.Predmet.ProtuStrankaListFormatedOIB>
    <izvorni_sadrzaj>
      <item>L.T. INSTALACIJE d.o.o., OIB 70226958499</item>
    </izvorni_sadrzaj>
    <derivirana_varijabla naziv="DomainObject.Predmet.ProtuStrankaListFormatedOIB_1">
      <item>L.T. INSTALACIJE d.o.o., OIB 70226958499</item>
    </derivirana_varijabla>
  </DomainObject.Predmet.ProtuStrankaListFormatedOIB>
  <DomainObject.Predmet.ProtuStrankaListFormatedWithAdress>
    <izvorni_sadrzaj>
      <item>L.T. INSTALACIJE d.o.o., Ivana Keleka 39, 10360 Sesvete</item>
    </izvorni_sadrzaj>
    <derivirana_varijabla naziv="DomainObject.Predmet.ProtuStrankaListFormatedWithAdress_1">
      <item>L.T. INSTALACIJE d.o.o., Ivana Keleka 39, 10360 Sesvete</item>
    </derivirana_varijabla>
  </DomainObject.Predmet.ProtuStrankaListFormatedWithAdress>
  <DomainObject.Predmet.ProtuStrankaListFormatedWithAdressOIB>
    <izvorni_sadrzaj>
      <item>L.T. INSTALACIJE d.o.o., OIB 70226958499, Ivana Keleka 39, 10360 Sesvete</item>
    </izvorni_sadrzaj>
    <derivirana_varijabla naziv="DomainObject.Predmet.ProtuStrankaListFormatedWithAdressOIB_1">
      <item>L.T. INSTALACIJE d.o.o., OIB 70226958499, Ivana Keleka 39, 10360 Sesvete</item>
    </derivirana_varijabla>
  </DomainObject.Predmet.ProtuStrankaListFormatedWithAdressOIB>
  <DomainObject.Predmet.ProtuStrankaListNazivFormated>
    <izvorni_sadrzaj>
      <item>L.T. INSTALACIJE d.o.o.</item>
    </izvorni_sadrzaj>
    <derivirana_varijabla naziv="DomainObject.Predmet.ProtuStrankaListNazivFormated_1">
      <item>L.T. INSTALACIJE d.o.o.</item>
    </derivirana_varijabla>
  </DomainObject.Predmet.ProtuStrankaListNazivFormated>
  <DomainObject.Predmet.ProtuStrankaListNazivFormatedOIB>
    <izvorni_sadrzaj>
      <item>L.T. INSTALACIJE d.o.o., OIB 70226958499</item>
    </izvorni_sadrzaj>
    <derivirana_varijabla naziv="DomainObject.Predmet.ProtuStrankaListNazivFormatedOIB_1">
      <item>L.T. INSTALACIJE d.o.o., OIB 70226958499</item>
    </derivirana_varijabla>
  </DomainObject.Predmet.ProtuStrankaListNazivFormatedOIB>
  <DomainObject.Predmet.OstaliListFormated>
    <izvorni_sadrzaj>
      <item>Tihomir Maleković</item>
      <item>PRIVREDNA BANKA ZAGREB - DIONIČKO DRUŠTVO</item>
    </izvorni_sadrzaj>
    <derivirana_varijabla naziv="DomainObject.Predmet.OstaliListFormated_1">
      <item>Tihomir Maleković</item>
      <item>PRIVREDNA BANKA ZAGREB - DIONIČKO DRUŠTVO</item>
    </derivirana_varijabla>
  </DomainObject.Predmet.OstaliListFormated>
  <DomainObject.Predmet.OstaliListFormatedOIB>
    <izvorni_sadrzaj>
      <item>Tihomir Maleković, OIB 02117478606</item>
      <item>PRIVREDNA BANKA ZAGREB - DIONIČKO DRUŠTVO, OIB 02535697732</item>
    </izvorni_sadrzaj>
    <derivirana_varijabla naziv="DomainObject.Predmet.OstaliListFormatedOIB_1">
      <item>Tihomir Maleković, OIB 02117478606</item>
      <item>PRIVREDNA BANKA ZAGREB - DIONIČKO DRUŠTVO, OIB 02535697732</item>
    </derivirana_varijabla>
  </DomainObject.Predmet.OstaliListFormatedOIB>
  <DomainObject.Predmet.OstaliListFormatedWithAdress>
    <izvorni_sadrzaj>
      <item>Tihomir Maleković, Ivana Keleka 39, 10360 Sesvete</item>
      <item>PRIVREDNA BANKA ZAGREB - DIONIČKO DRUŠTVO, Radnička cesta 50, 10000 Zagreb</item>
    </izvorni_sadrzaj>
    <derivirana_varijabla naziv="DomainObject.Predmet.OstaliListFormatedWithAdress_1">
      <item>Tihomir Maleković, Ivana Keleka 39, 10360 Sesvete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Tihomir Maleković, OIB 02117478606, Ivana Keleka 39, 10360 Sesvete</item>
      <item>PRIVREDNA BANKA ZAGREB - DIONIČKO DRUŠTVO, OIB 02535697732, Radnička cesta 50, 10000 Zagreb</item>
    </izvorni_sadrzaj>
    <derivirana_varijabla naziv="DomainObject.Predmet.OstaliListFormatedWithAdressOIB_1">
      <item>Tihomir Maleković, OIB 02117478606, Ivana Keleka 39, 10360 Sesvete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Tihomir Maleković</item>
      <item>PRIVREDNA BANKA ZAGREB - DIONIČKO DRUŠTVO</item>
    </izvorni_sadrzaj>
    <derivirana_varijabla naziv="DomainObject.Predmet.OstaliListNazivFormated_1">
      <item>Tihomir Maleković</item>
      <item>PRIVREDNA BANKA ZAGREB - DIONIČKO DRUŠTVO</item>
    </derivirana_varijabla>
  </DomainObject.Predmet.OstaliListNazivFormated>
  <DomainObject.Predmet.OstaliListNazivFormatedOIB>
    <izvorni_sadrzaj>
      <item>Tihomir Maleković, OIB 02117478606</item>
      <item>PRIVREDNA BANKA ZAGREB - DIONIČKO DRUŠTVO, OIB 02535697732</item>
    </izvorni_sadrzaj>
    <derivirana_varijabla naziv="DomainObject.Predmet.OstaliListNazivFormatedOIB_1">
      <item>Tihomir Maleković, OIB 02117478606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L.T. INSTALACIJE d.o.o.</izvorni_sadrzaj>
    <derivirana_varijabla naziv="DomainObject.Predmet.ProtustrankaIDrugi_1">L.T. INSTALACIJE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L.T. INSTALACIJE d.o.o., OIB 70226958499, Ivana Keleka 39, 10360 Sesvete</izvorni_sadrzaj>
    <derivirana_varijabla naziv="DomainObject.Predmet.ProtustrankaIDrugiAdressOIB_1">L.T. INSTALACIJE d.o.o., OIB 70226958499, Ivana Keleka 39,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L.T. INSTALACIJE d.o.o.</item>
      <item>Tihomir Maleković</item>
      <item>PRIVREDNA BANKA ZAGREB - DIONIČKO DRUŠTVO</item>
    </izvorni_sadrzaj>
    <derivirana_varijabla naziv="DomainObject.Predmet.SudioniciListNaziv_1">
      <item>FINA Regionalni centar Zagreb</item>
      <item>L.T. INSTALACIJE d.o.o.</item>
      <item>Tihomir Maleković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L.T. INSTALACIJE d.o.o., OIB 70226958499, Ivana Keleka 39,10360 Sesvete</item>
      <item>Tihomir Maleković, OIB 02117478606, Ivana Keleka 39,10360 Sesvete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L.T. INSTALACIJE d.o.o., OIB 70226958499, Ivana Keleka 39,10360 Sesvete</item>
      <item>Tihomir Maleković, OIB 02117478606, Ivana Keleka 39,10360 Sesvete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70226958499</item>
      <item>, OIB 02117478606</item>
      <item>, OIB 02535697732</item>
    </izvorni_sadrzaj>
    <derivirana_varijabla naziv="DomainObject.Predmet.SudioniciListNazivOIB_1">
      <item>, OIB 85821130368</item>
      <item>, OIB 70226958499</item>
      <item>, OIB 02117478606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2019.</izvorni_sadrzaj>
    <derivirana_varijabla naziv="DomainObject.Predmet.DatumZadnjeOdrzaneSudskeRadnje_1">1. ožujka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St-1381/2018-19</izvorni_sadrzaj>
    <derivirana_varijabla naziv="DomainObject.PredzadnjaOdlukaIzPredmeta.Oznaka_1">St-1381/2018-19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159</properties:Words>
  <properties:Characters>747</properties:Characters>
  <properties:Lines>40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2019-03-01T12:19:00Z</dcterms:created>
  <dc:creator>Danijela Uzelac</dc:creator>
  <cp:lastModifiedBy>Katarina Franjić</cp:lastModifiedBy>
  <cp:lastPrinted>2019-02-08T09:26:00Z</cp:lastPrinted>
  <dcterms:modified xmlns:xsi="http://www.w3.org/2001/XMLSchema-instance" xsi:type="dcterms:W3CDTF">2019-03-01T13:23:00Z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(2. st-1381-18 zaključak novo ročište očit. o pretpostavkama za otvaranje.docx)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