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026f" w14:paraId="33c026f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5149CD">
        <w:t>588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>Augustinu Jalšovecu</w:t>
      </w:r>
      <w:r>
        <w:t xml:space="preserve">, u stečajnom predmetu povodom zahtjeva </w:t>
      </w:r>
      <w:r w:rsidR="008316FD">
        <w:t xml:space="preserve">Financijske agencije, Regionalni centar Osijek, Podružnica Osijek, L. Jagera 3, OIB 85821130368, za pokretanje skraćenog stečajnog postupka nad dužnikom </w:t>
      </w:r>
      <w:r w:rsidR="005149CD">
        <w:t>A.B.I.K. jednostavno društvo s ograničenom odgovornošću za usluge u likvidaciji, Našice, Vatroslava Lisinskog 178, MBS: 030176575, OIB: 66935045599</w:t>
      </w:r>
      <w:r>
        <w:t xml:space="preserve">, dana </w:t>
      </w:r>
      <w:r w:rsidR="008316FD">
        <w:t>28</w:t>
      </w:r>
      <w:r w:rsidR="00CF2893">
        <w:t>. kolovoza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149CD">
        <w:t>A.B.I.K. jednostavno društvo s ograničenom odgovornošću za usluge u likvidaciji, Našice, Vatroslava Lisinskog 178, MBS: 030176575, OIB: 66935045599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5149CD">
        <w:t>Sabina Lalić, Osijek, Gundulićeva 5, OIB: 09145874795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149CD">
        <w:t>A.B.I.K. jednostavno društvo s ograničenom odgovornošću za usluge u likvidaciji, Našice, Vatroslava Lisinskog 178, MBS: 030176575, OIB: 66935045599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5149CD">
        <w:rPr>
          <w:bCs/>
        </w:rPr>
        <w:t>26. svibnja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5149CD">
        <w:t>A.B.I.K. jednostavno društvo s ograničenom odgovornošću za usluge u likvidaciji, Našice, Vatroslava Lisinskog 178, MBS: 030176575, OIB: 66935045599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0563D1" w:rsidP="00102927" w:rsidR="00102927">
      <w:pPr>
        <w:pStyle w:val="Tijeloteksta"/>
        <w:ind w:left="708"/>
        <w:jc w:val="right"/>
      </w:pPr>
      <w:r>
        <w:t>18</w:t>
      </w:r>
      <w:r w:rsidR="00102927">
        <w:t xml:space="preserve"> St-</w:t>
      </w:r>
      <w:r w:rsidR="005149CD">
        <w:t>588</w:t>
      </w:r>
      <w:r w:rsidR="00102927"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5149CD">
        <w:t>30. svibnja</w:t>
      </w:r>
      <w:r>
        <w:t xml:space="preserve"> 2017., objavio oglas na mrežnoj stranici e-oglasna ploča sudova pod poslovnim brojem St-</w:t>
      </w:r>
      <w:r w:rsidR="005149CD">
        <w:t>588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8316FD">
        <w:t>28</w:t>
      </w:r>
      <w:r w:rsidR="00CF2893">
        <w:t>. kolovoza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316FD">
        <w:t>28/9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4BB3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149CD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AE379B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90E02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7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7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St-588/2017</izvorni_sadrzaj>
    <derivirana_varijabla naziv="DomainObject.Predmet.OznakaBroj_1">St-588/2017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A.B.I.K. jednostavno društvo s ograničenom odgovornošću za usluge u likvidaciji</izvorni_sadrzaj>
    <derivirana_varijabla naziv="DomainObject.Predmet.ProtustrankaFormated_1">  A.B.I.K. jednostavno društvo s ograničenom odgovornošću za usluge u likvidaciji</derivirana_varijabla>
  </DomainObject.Predmet.ProtustrankaFormated>
  <DomainObject.Predmet.ProtustrankaFormatedOIB>
    <izvorni_sadrzaj>  A.B.I.K. jednostavno društvo s ograničenom odgovornošću za usluge u likvidaciji, OIB 66935045599</izvorni_sadrzaj>
    <derivirana_varijabla naziv="DomainObject.Predmet.ProtustrankaFormatedOIB_1">  A.B.I.K. jednostavno društvo s ograničenom odgovornošću za usluge u likvidaciji, OIB 66935045599</derivirana_varijabla>
  </DomainObject.Predmet.ProtustrankaFormatedOIB>
  <DomainObject.Predmet.ProtustrankaFormatedWithAdress>
    <izvorni_sadrzaj> A.B.I.K. jednostavno društvo s ograničenom odgovornošću za usluge u likvidaciji, Vatroslava Lisinskog 178, 31500 Našice</izvorni_sadrzaj>
    <derivirana_varijabla naziv="DomainObject.Predmet.ProtustrankaFormatedWithAdress_1"> A.B.I.K. jednostavno društvo s ograničenom odgovornošću za usluge u likvidaciji, Vatroslava Lisinskog 178, 31500 Našice</derivirana_varijabla>
  </DomainObject.Predmet.ProtustrankaFormatedWithAdress>
  <DomainObject.Predmet.ProtustrankaFormatedWithAdressOIB>
    <izvorni_sadrzaj> A.B.I.K. jednostavno društvo s ograničenom odgovornošću za usluge u likvidaciji, OIB 66935045599, Vatroslava Lisinskog 178, 31500 Našice</izvorni_sadrzaj>
    <derivirana_varijabla naziv="DomainObject.Predmet.ProtustrankaFormatedWithAdressOIB_1"> A.B.I.K. jednostavno društvo s ograničenom odgovornošću za usluge u likvidaciji, OIB 66935045599, Vatroslava Lisinskog 178, 31500 Našice</derivirana_varijabla>
  </DomainObject.Predmet.ProtustrankaFormatedWithAdressOIB>
  <DomainObject.Predmet.ProtustrankaWithAdress>
    <izvorni_sadrzaj>A.B.I.K. jednostavno društvo s ograničenom odgovornošću za usluge u likvidaciji Vatroslava Lisinskog 178, 31500 Našice</izvorni_sadrzaj>
    <derivirana_varijabla naziv="DomainObject.Predmet.ProtustrankaWithAdress_1">A.B.I.K. jednostavno društvo s ograničenom odgovornošću za usluge u likvidaciji Vatroslava Lisinskog 178, 31500 Našice</derivirana_varijabla>
  </DomainObject.Predmet.ProtustrankaWithAdress>
  <DomainObject.Predmet.ProtustrankaWithAdressOIB>
    <izvorni_sadrzaj>A.B.I.K. jednostavno društvo s ograničenom odgovornošću za usluge u likvidaciji, OIB 66935045599, Vatroslava Lisinskog 178, 31500 Našice</izvorni_sadrzaj>
    <derivirana_varijabla naziv="DomainObject.Predmet.ProtustrankaWithAdressOIB_1">A.B.I.K. jednostavno društvo s ograničenom odgovornošću za usluge u likvidaciji, OIB 66935045599, Vatroslava Lisinskog 178, 31500 Našice</derivirana_varijabla>
  </DomainObject.Predmet.ProtustrankaWithAdressOIB>
  <DomainObject.Predmet.ProtustrankaNazivFormated>
    <izvorni_sadrzaj>A.B.I.K. jednostavno društvo s ograničenom odgovornošću za usluge u likvidaciji</izvorni_sadrzaj>
    <derivirana_varijabla naziv="DomainObject.Predmet.ProtustrankaNazivFormated_1">A.B.I.K. jednostavno društvo s ograničenom odgovornošću za usluge u likvidaciji</derivirana_varijabla>
  </DomainObject.Predmet.ProtustrankaNazivFormated>
  <DomainObject.Predmet.ProtustrankaNazivFormatedOIB>
    <izvorni_sadrzaj>A.B.I.K. jednostavno društvo s ograničenom odgovornošću za usluge u likvidaciji, OIB 66935045599</izvorni_sadrzaj>
    <derivirana_varijabla naziv="DomainObject.Predmet.ProtustrankaNazivFormatedOIB_1">A.B.I.K. jednostavno društvo s ograničenom odgovornošću za usluge u likvidaciji, OIB 66935045599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A.B.I.K. jednostavno društvo s ograničenom odgovornošću za usluge u likvidaciji</item>
    </izvorni_sadrzaj>
    <derivirana_varijabla naziv="DomainObject.Predmet.ProtuStrankaListFormated_1">
      <item>A.B.I.K. jednostavno društvo s ograničenom odgovornošću za usluge u likvidaciji</item>
    </derivirana_varijabla>
  </DomainObject.Predmet.ProtuStrankaListFormated>
  <DomainObject.Predmet.ProtuStrankaListFormatedOIB>
    <izvorni_sadrzaj>
      <item>A.B.I.K. jednostavno društvo s ograničenom odgovornošću za usluge u likvidaciji, OIB 66935045599</item>
    </izvorni_sadrzaj>
    <derivirana_varijabla naziv="DomainObject.Predmet.ProtuStrankaListFormatedOIB_1">
      <item>A.B.I.K. jednostavno društvo s ograničenom odgovornošću za usluge u likvidaciji, OIB 66935045599</item>
    </derivirana_varijabla>
  </DomainObject.Predmet.ProtuStrankaListFormatedOIB>
  <DomainObject.Predmet.ProtuStrankaListFormatedWithAdress>
    <izvorni_sadrzaj>
      <item>A.B.I.K. jednostavno društvo s ograničenom odgovornošću za usluge u likvidaciji, Vatroslava Lisinskog 178, 31500 Našice</item>
    </izvorni_sadrzaj>
    <derivirana_varijabla naziv="DomainObject.Predmet.ProtuStrankaListFormatedWithAdress_1">
      <item>A.B.I.K. jednostavno društvo s ograničenom odgovornošću za usluge u likvidaciji, Vatroslava Lisinskog 178, 31500 Našice</item>
    </derivirana_varijabla>
  </DomainObject.Predmet.ProtuStrankaListFormatedWithAdress>
  <DomainObject.Predmet.ProtuStrankaListFormatedWithAdressOIB>
    <izvorni_sadrzaj>
      <item>A.B.I.K. jednostavno društvo s ograničenom odgovornošću za usluge u likvidaciji, OIB 66935045599, Vatroslava Lisinskog 178, 31500 Našice</item>
    </izvorni_sadrzaj>
    <derivirana_varijabla naziv="DomainObject.Predmet.ProtuStrankaListFormatedWithAdressOIB_1">
      <item>A.B.I.K. jednostavno društvo s ograničenom odgovornošću za usluge u likvidaciji, OIB 66935045599, Vatroslava Lisinskog 178, 31500 Našice</item>
    </derivirana_varijabla>
  </DomainObject.Predmet.ProtuStrankaListFormatedWithAdressOIB>
  <DomainObject.Predmet.ProtuStrankaListNazivFormated>
    <izvorni_sadrzaj>
      <item>A.B.I.K. jednostavno društvo s ograničenom odgovornošću za usluge u likvidaciji</item>
    </izvorni_sadrzaj>
    <derivirana_varijabla naziv="DomainObject.Predmet.ProtuStrankaListNazivFormated_1">
      <item>A.B.I.K. jednostavno društvo s ograničenom odgovornošću za usluge u likvidaciji</item>
    </derivirana_varijabla>
  </DomainObject.Predmet.ProtuStrankaListNazivFormated>
  <DomainObject.Predmet.ProtuStrankaListNazivFormatedOIB>
    <izvorni_sadrzaj>
      <item>A.B.I.K. jednostavno društvo s ograničenom odgovornošću za usluge u likvidaciji, OIB 66935045599</item>
    </izvorni_sadrzaj>
    <derivirana_varijabla naziv="DomainObject.Predmet.ProtuStrankaListNazivFormatedOIB_1">
      <item>A.B.I.K. jednostavno društvo s ograničenom odgovornošću za usluge u likvidaciji, OIB 66935045599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A.B.I.K. jednostavno društvo s ograničenom odgovornošću za usluge u likvidaciji</izvorni_sadrzaj>
    <derivirana_varijabla naziv="DomainObject.Predmet.ProtustrankaIDrugi_1">A.B.I.K. jednostavno društvo s ograničenom odgovornošću za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A.B.I.K. jednostavno društvo s ograničenom odgovornošću za usluge u likvidaciji, OIB 66935045599, Vatroslava Lisinskog 178, 31500 Našice</izvorni_sadrzaj>
    <derivirana_varijabla naziv="DomainObject.Predmet.ProtustrankaIDrugiAdressOIB_1">A.B.I.K. jednostavno društvo s ograničenom odgovornošću za usluge u likvidaciji, OIB 66935045599, Vatroslava Lisinskog 178,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A.B.I.K. jednostavno društvo s ograničenom odgovornošću za usluge u likvidaciji</item>
    </izvorni_sadrzaj>
    <derivirana_varijabla naziv="DomainObject.Predmet.SudioniciListNaziv_1">
      <item>FINA RC OSIJEK</item>
      <item>A.B.I.K. jednostavno društvo s ograničenom odgovornošću za usluge u likvidaciji</item>
    </derivirana_varijabla>
  </DomainObject.Predmet.SudioniciListNaziv>
  <DomainObject.Predmet.SudioniciListAdressOIB>
    <izvorni_sadrzaj>
      <item>FINA RC OSIJEK, OIB 85821130368</item>
      <item>A.B.I.K. jednostavno društvo s ograničenom odgovornošću za usluge u likvidaciji, OIB 66935045599, Vatroslava Lisinskog 178,31500 Našice</item>
    </izvorni_sadrzaj>
    <derivirana_varijabla naziv="DomainObject.Predmet.SudioniciListAdressOIB_1">
      <item>FINA RC OSIJEK, OIB 85821130368</item>
      <item>A.B.I.K. jednostavno društvo s ograničenom odgovornošću za usluge u likvidaciji, OIB 66935045599, Vatroslava Lisinskog 178,31500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66935045599</item>
    </izvorni_sadrzaj>
    <derivirana_varijabla naziv="DomainObject.Predmet.SudioniciListNazivOIB_1">
      <item>, OIB 85821130368</item>
      <item>, OIB 66935045599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48CD9-059F-4B4A-95E1-3BF582B1A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2881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2017-08-28T06:50:00Z</dcterms:created>
  <dc:creator>Korisnik</dc:creator>
  <cp:lastModifiedBy>Žana Bem</cp:lastModifiedBy>
  <cp:lastPrinted>2017-07-31T07:19:00Z</cp:lastPrinted>
  <dcterms:modified xmlns:xsi="http://www.w3.org/2001/XMLSchema-instance" xsi:type="dcterms:W3CDTF">2017-08-28T06:52:00Z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