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f8bb" w14:paraId="075f8bb" w:rsidRDefault="009853D9" w:rsidR="009853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3D9" w:rsidP="008710AE" w:rsidR="009853D9"/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9853D9">
        <w:t xml:space="preserve">                             </w:t>
      </w:r>
      <w:r w:rsidR="00A91AA7">
        <w:t>67. St-314/14</w:t>
      </w:r>
      <w:r w:rsidR="009853D9">
        <w:t>-124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1E3AE4">
      <w:pPr>
        <w:jc w:val="center"/>
      </w:pPr>
      <w:r w:rsidRPr="001E3AE4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A91AA7" w:rsidRPr="00A91AA7">
        <w:rPr>
          <w:bCs/>
        </w:rPr>
        <w:t xml:space="preserve">TOP PROJEKT d.o.o. u stečaju, Zagreb, </w:t>
      </w:r>
      <w:proofErr w:type="spellStart"/>
      <w:r w:rsidR="00A91AA7" w:rsidRPr="00A91AA7">
        <w:rPr>
          <w:bCs/>
        </w:rPr>
        <w:t>Jagodišće</w:t>
      </w:r>
      <w:proofErr w:type="spellEnd"/>
      <w:r w:rsidR="00A91AA7" w:rsidRPr="00A91AA7">
        <w:rPr>
          <w:bCs/>
        </w:rPr>
        <w:t xml:space="preserve"> 7, OIB: 49439237673</w:t>
      </w:r>
      <w:r w:rsidR="00EF7780">
        <w:t xml:space="preserve">, </w:t>
      </w:r>
      <w:r w:rsidR="00A91AA7">
        <w:br/>
        <w:t>25. studenoga</w:t>
      </w:r>
      <w:r w:rsidR="00EF7780">
        <w:t xml:space="preserve"> 2015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A91AA7" w:rsidR="00A91AA7">
      <w:pPr>
        <w:jc w:val="both"/>
      </w:pPr>
      <w:r w:rsidRPr="00D40EE8">
        <w:t xml:space="preserve">Određuje se završno ročište u stečajnom postupku nad </w:t>
      </w:r>
      <w:r w:rsidR="00A91AA7" w:rsidRPr="00A91AA7">
        <w:rPr>
          <w:bCs/>
        </w:rPr>
        <w:t xml:space="preserve">TOP PROJEKT d.o.o. u stečaju, Zagreb, </w:t>
      </w:r>
      <w:proofErr w:type="spellStart"/>
      <w:r w:rsidR="00A91AA7" w:rsidRPr="00A91AA7">
        <w:rPr>
          <w:bCs/>
        </w:rPr>
        <w:t>Jagodišće</w:t>
      </w:r>
      <w:proofErr w:type="spellEnd"/>
      <w:r w:rsidR="00A91AA7" w:rsidRPr="00A91AA7">
        <w:rPr>
          <w:bCs/>
        </w:rPr>
        <w:t xml:space="preserve"> 7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A91AA7">
        <w:t>20. siječnja 2016</w:t>
      </w:r>
      <w:r w:rsidR="00723D85" w:rsidRPr="001E3AE4">
        <w:t>.</w:t>
      </w:r>
      <w:r w:rsidR="0090700A" w:rsidRPr="001E3AE4">
        <w:t xml:space="preserve"> </w:t>
      </w:r>
      <w:r w:rsidR="00A91AA7">
        <w:t>u 11,0</w:t>
      </w:r>
      <w:r w:rsidR="0090700A" w:rsidRPr="001E3AE4">
        <w:t>0 sati</w:t>
      </w:r>
      <w:r w:rsidR="00A91AA7" w:rsidRPr="00A91AA7">
        <w:t xml:space="preserve"> </w:t>
      </w:r>
      <w:r w:rsidR="0090700A" w:rsidRPr="00D40EE8">
        <w:t>u zgradi Tr</w:t>
      </w:r>
      <w:r w:rsidR="00723D85" w:rsidRPr="00D40EE8">
        <w:t>govačkog suda u Zagrebu, soba 85</w:t>
      </w:r>
      <w:r w:rsidR="0090700A" w:rsidRPr="00D40EE8">
        <w:t>/II – ulična zgrada</w:t>
      </w:r>
      <w:r w:rsidRPr="00D40EE8">
        <w:t>.</w:t>
      </w:r>
      <w:r w:rsidR="00A91AA7">
        <w:t xml:space="preserve"> </w:t>
      </w:r>
      <w:r w:rsidRPr="00D40EE8">
        <w:t>Na određenom ročištu se:</w:t>
      </w:r>
    </w:p>
    <w:p w:rsidRDefault="00F06723" w:rsidP="00A91AA7" w:rsidR="00F06723" w:rsidRPr="00D40EE8">
      <w:pPr>
        <w:pStyle w:val="Odlomakpopisa"/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723D85" w:rsidP="00723D85" w:rsidR="0090700A" w:rsidRPr="00D40EE8">
      <w:pPr>
        <w:numPr>
          <w:ilvl w:val="0"/>
          <w:numId w:val="3"/>
        </w:numPr>
        <w:jc w:val="both"/>
      </w:pPr>
      <w:r w:rsidRPr="00D40EE8">
        <w:t xml:space="preserve">vjerovnici odlučuju o </w:t>
      </w:r>
      <w:proofErr w:type="spellStart"/>
      <w:r w:rsidRPr="00D40EE8">
        <w:t>ne</w:t>
      </w:r>
      <w:r w:rsidR="00F06723" w:rsidRPr="00D40EE8">
        <w:t>unovčivim</w:t>
      </w:r>
      <w:proofErr w:type="spellEnd"/>
      <w:r w:rsidR="00F06723" w:rsidRPr="00D40EE8">
        <w:t xml:space="preserve"> predmetima stečajne mase.</w:t>
      </w:r>
    </w:p>
    <w:p w:rsidRDefault="0090700A" w:rsidP="00723D85" w:rsidR="0090700A" w:rsidRPr="00D40EE8">
      <w:pPr>
        <w:ind w:firstLine="708" w:left="708"/>
        <w:jc w:val="both"/>
      </w:pPr>
      <w:r w:rsidRPr="00D40EE8">
        <w:t xml:space="preserve"> </w:t>
      </w: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Pr="00D40EE8">
        <w:t xml:space="preserve">stečajni </w:t>
      </w:r>
      <w:r w:rsidR="00F06723" w:rsidRPr="00D40EE8">
        <w:t xml:space="preserve">sudac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A91AA7" w:rsidRPr="00A91AA7">
        <w:t>Stečajnog zakona</w:t>
      </w:r>
      <w:r w:rsidR="00A91AA7">
        <w:t xml:space="preserve"> </w:t>
      </w:r>
      <w:r w:rsidR="00A91AA7" w:rsidRPr="00A91AA7">
        <w:t>(„Narodne novine“ broj 44/96, 29/99, 129/00, 123/03, 82/06, 116/10, 25/12 i 133/12, dalje: SZ), koji se primjenjuje na temelju odredbe čl. 441. Stečajnog zakona („Narodne novine“ br. 71/15)</w:t>
      </w:r>
      <w:r w:rsidR="00A91AA7">
        <w:t xml:space="preserve">, </w:t>
      </w:r>
      <w:r w:rsidR="00F06723" w:rsidRPr="00D40EE8">
        <w:t>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9853D9" w:rsidR="0090700A" w:rsidRPr="009853D9">
      <w:pPr>
        <w:jc w:val="center"/>
      </w:pPr>
      <w:r w:rsidRPr="00D40EE8">
        <w:t xml:space="preserve">U Zagrebu </w:t>
      </w:r>
      <w:r w:rsidR="00A91AA7">
        <w:t>25. studenoga</w:t>
      </w:r>
      <w:r w:rsidR="00EF7780">
        <w:t xml:space="preserve"> 2015</w:t>
      </w:r>
      <w:r w:rsidRPr="00D40EE8">
        <w:t xml:space="preserve">.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p w:rsidRDefault="001E3AE4" w:rsidP="009853D9" w:rsidR="005078C7" w:rsidRPr="00A91AA7">
      <w:pPr>
        <w:ind w:left="6372"/>
        <w:jc w:val="right"/>
      </w:pPr>
      <w:r>
        <w:rPr>
          <w:b/>
        </w:rPr>
        <w:t xml:space="preserve">    </w:t>
      </w:r>
      <w:r w:rsidR="005078C7" w:rsidRPr="00A91AA7">
        <w:t>SUDAC</w:t>
      </w:r>
      <w:r w:rsidR="00727700" w:rsidRPr="00A91AA7">
        <w:t>:</w:t>
      </w:r>
      <w:r w:rsidR="005078C7" w:rsidRPr="00A91AA7">
        <w:t xml:space="preserve"> </w:t>
      </w:r>
    </w:p>
    <w:p w:rsidRDefault="00723D85" w:rsidP="009853D9" w:rsidR="009853D9">
      <w:pPr>
        <w:ind w:firstLine="708" w:left="5664"/>
        <w:jc w:val="right"/>
      </w:pPr>
      <w:r w:rsidRPr="00D40EE8">
        <w:t xml:space="preserve">    Gordan Zubak</w:t>
      </w:r>
      <w:r w:rsidR="009853D9">
        <w:t>, v.r.</w:t>
      </w:r>
    </w:p>
    <w:p w:rsidRDefault="009853D9" w:rsidP="009853D9" w:rsidR="009853D9">
      <w:pPr>
        <w:ind w:firstLine="708" w:left="5664"/>
        <w:jc w:val="right"/>
      </w:pPr>
    </w:p>
    <w:p w:rsidRDefault="009853D9" w:rsidP="00723D85" w:rsidR="009853D9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9853D9" w:rsidP="00723D85" w:rsidR="009853D9">
      <w:pPr>
        <w:jc w:val="both"/>
      </w:pPr>
    </w:p>
    <w:p w:rsidRDefault="009853D9" w:rsidP="009853D9" w:rsidR="009853D9" w:rsidRPr="00D40EE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 xml:space="preserve">Ivana Rogić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853D9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188AA924"/>
    <w:lvl w:tplc="5992B970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E3AE4"/>
    <w:rsid w:val="001E7CB9"/>
    <w:rsid w:val="00386163"/>
    <w:rsid w:val="003A02F2"/>
    <w:rsid w:val="0046020C"/>
    <w:rsid w:val="005078C7"/>
    <w:rsid w:val="005447B3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853D9"/>
    <w:rsid w:val="00A66BD2"/>
    <w:rsid w:val="00A77317"/>
    <w:rsid w:val="00A91AA7"/>
    <w:rsid w:val="00BB4D3C"/>
    <w:rsid w:val="00CB2690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1A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53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53D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1A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53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53D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St-314/2014</izvorni_sadrzaj>
    <derivirana_varijabla naziv="DomainObject.Predmet.OznakaBroj_1">St-314/2014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dijela spisa na VTS-u RH od 17.6.2014.</izvorni_sadrzaj>
    <derivirana_varijabla naziv="DomainObject.Predmet.PrimjedbaSuca_1">- preslika dijela spisa na VTS-u RH od 17.6.2014.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PROJEKT d.o.o.</izvorni_sadrzaj>
    <derivirana_varijabla naziv="DomainObject.Predmet.ProtustrankaFormated_1">  TOP PROJEKT d.o.o.</derivirana_varijabla>
  </DomainObject.Predmet.ProtustrankaFormated>
  <DomainObject.Predmet.ProtustrankaFormatedOIB>
    <izvorni_sadrzaj>  TOP PROJEKT d.o.o., OIB 49439237673</izvorni_sadrzaj>
    <derivirana_varijabla naziv="DomainObject.Predmet.ProtustrankaFormatedOIB_1">  TOP PROJEKT d.o.o., OIB 49439237673</derivirana_varijabla>
  </DomainObject.Predmet.ProtustrankaFormatedOIB>
  <DomainObject.Predmet.ProtustrankaFormatedWithAdress>
    <izvorni_sadrzaj> TOP PROJEKT d.o.o., Jagodišće 7, 10000 Zagreb</izvorni_sadrzaj>
    <derivirana_varijabla naziv="DomainObject.Predmet.ProtustrankaFormatedWithAdress_1"> TOP PROJEKT d.o.o., Jagodišće 7, 10000 Zagreb</derivirana_varijabla>
  </DomainObject.Predmet.ProtustrankaFormatedWithAdress>
  <DomainObject.Predmet.ProtustrankaFormatedWithAdressOIB>
    <izvorni_sadrzaj> TOP PROJEKT d.o.o., OIB 49439237673, Jagodišće 7, 10000 Zagreb</izvorni_sadrzaj>
    <derivirana_varijabla naziv="DomainObject.Predmet.ProtustrankaFormatedWithAdressOIB_1"> TOP PROJEKT d.o.o., OIB 49439237673, Jagodišće 7, 10000 Zagreb</derivirana_varijabla>
  </DomainObject.Predmet.ProtustrankaFormatedWithAdressOIB>
  <DomainObject.Predmet.ProtustrankaWithAdress>
    <izvorni_sadrzaj>TOP PROJEKT d.o.o. Jagodišće 7, 10000 Zagreb</izvorni_sadrzaj>
    <derivirana_varijabla naziv="DomainObject.Predmet.ProtustrankaWithAdress_1">TOP PROJEKT d.o.o. Jagodišće 7, 10000 Zagreb</derivirana_varijabla>
  </DomainObject.Predmet.ProtustrankaWithAdress>
  <DomainObject.Predmet.ProtustrankaWithAdressOIB>
    <izvorni_sadrzaj>TOP PROJEKT d.o.o., OIB 49439237673, Jagodišće 7, 10000 Zagreb</izvorni_sadrzaj>
    <derivirana_varijabla naziv="DomainObject.Predmet.ProtustrankaWithAdressOIB_1">TOP PROJEKT d.o.o., OIB 49439237673, Jagodišće 7, 10000 Zagreb</derivirana_varijabla>
  </DomainObject.Predmet.ProtustrankaWithAdressOIB>
  <DomainObject.Predmet.ProtustrankaNazivFormated>
    <izvorni_sadrzaj>TOP PROJEKT d.o.o.</izvorni_sadrzaj>
    <derivirana_varijabla naziv="DomainObject.Predmet.ProtustrankaNazivFormated_1">TOP PROJEKT d.o.o.</derivirana_varijabla>
  </DomainObject.Predmet.ProtustrankaNazivFormated>
  <DomainObject.Predmet.ProtustrankaNazivFormatedOIB>
    <izvorni_sadrzaj>TOP PROJEKT d.o.o., OIB 49439237673</izvorni_sadrzaj>
    <derivirana_varijabla naziv="DomainObject.Predmet.ProtustrankaNazivFormatedOIB_1">TOP PROJEKT d.o.o., OIB 49439237673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Ridzak zastupanog po punomoćniku OD MATIĆ &amp; FELDMAN; HEP OPERATER DISTRIBUCIJA; KREŠIMIR RELJANOVIĆ</izvorni_sadrzaj>
    <derivirana_varijabla naziv="DomainObject.Predmet.StrankaFormated_1">  Marijan Ridzak zastupanog po punomoćniku OD MATIĆ &amp; FELDMAN; HEP OPERATER DISTRIBUCIJA; KREŠIMIR RELJANOVIĆ</derivirana_varijabla>
  </DomainObject.Predmet.StrankaFormated>
  <DomainObject.Predmet.StrankaFormatedOIB>
    <izvorni_sadrzaj>  Marijan Ridzak, OIB 11284590130 zastupanog po punomoćniku OD MATIĆ &amp; FELDMAN; HEP OPERATER DISTRIBUCIJA; KREŠIMIR RELJANOVIĆ</izvorni_sadrzaj>
    <derivirana_varijabla naziv="DomainObject.Predmet.StrankaFormatedOIB_1">  Marijan Ridzak, OIB 11284590130 zastupanog po punomoćniku OD MATIĆ &amp; FELDMAN; HEP OPERATER DISTRIBUCIJA; KREŠIMIR RELJANOVIĆ</derivirana_varijabla>
  </DomainObject.Predmet.StrankaFormatedOIB>
  <DomainObject.Predmet.StrankaFormatedWithAdress>
    <izvorni_sadrzaj> Marijan Ridzak, Zdihovska 47b, 10000 Zagreb zastupanog po punomoćniku OD MATIĆ &amp; FELDMAN; HEP OPERATER DISTRIBUCIJA; KREŠIMIR RELJANOVIĆ</izvorni_sadrzaj>
    <derivirana_varijabla naziv="DomainObject.Predmet.StrankaFormatedWithAdress_1"> Marijan Ridzak, Zdihovska 47b, 10000 Zagreb zastupanog po punomoćniku OD MATIĆ &amp; FELDMAN; HEP OPERATER DISTRIBUCIJA; KREŠIMIR RELJANOVIĆ</derivirana_varijabla>
  </DomainObject.Predmet.StrankaFormatedWithAdress>
  <DomainObject.Predmet.StrankaFormatedWithAdressOIB>
    <izvorni_sadrzaj> Marijan Ridzak, OIB 11284590130, Zdihovska 47b, 10000 Zagreb zastupanog po punomoćniku OD MATIĆ &amp; FELDMAN; HEP OPERATER DISTRIBUCIJA; KREŠIMIR RELJANOVIĆ</izvorni_sadrzaj>
    <derivirana_varijabla naziv="DomainObject.Predmet.StrankaFormatedWithAdressOIB_1"> Marijan Ridzak, OIB 11284590130, Zdihovska 47b, 10000 Zagreb zastupanog po punomoćniku OD MATIĆ &amp; FELDMAN; HEP OPERATER DISTRIBUCIJA; KREŠIMIR RELJANOVIĆ</derivirana_varijabla>
  </DomainObject.Predmet.StrankaFormatedWithAdressOIB>
  <DomainObject.Predmet.StrankaWithAdress>
    <izvorni_sadrzaj>Marijan Ridzak Zdihovska 47b,10000 Zagreb,HEP OPERATER DISTRIBUCIJA ,KREŠIMIR RELJANOVIĆ </izvorni_sadrzaj>
    <derivirana_varijabla naziv="DomainObject.Predmet.StrankaWithAdress_1">Marijan Ridzak Zdihovska 47b,10000 Zagreb,HEP OPERATER DISTRIBUCIJA ,KREŠIMIR RELJANOVIĆ </derivirana_varijabla>
  </DomainObject.Predmet.StrankaWithAdress>
  <DomainObject.Predmet.StrankaWithAdressOIB>
    <izvorni_sadrzaj>Marijan Ridzak, OIB 11284590130, Zdihovska 47b,10000 Zagreb,HEP OPERATER DISTRIBUCIJA,KREŠIMIR RELJANOVIĆ</izvorni_sadrzaj>
    <derivirana_varijabla naziv="DomainObject.Predmet.StrankaWithAdressOIB_1">Marijan Ridzak, OIB 11284590130, Zdihovska 47b,10000 Zagreb,HEP OPERATER DISTRIBUCIJA,KREŠIMIR RELJANOVIĆ</derivirana_varijabla>
  </DomainObject.Predmet.StrankaWithAdressOIB>
  <DomainObject.Predmet.StrankaNazivFormated>
    <izvorni_sadrzaj>Marijan Ridzak,HEP OPERATER DISTRIBUCIJA,KREŠIMIR RELJANOVIĆ</izvorni_sadrzaj>
    <derivirana_varijabla naziv="DomainObject.Predmet.StrankaNazivFormated_1">Marijan Ridzak,HEP OPERATER DISTRIBUCIJA,KREŠIMIR RELJANOVIĆ</derivirana_varijabla>
  </DomainObject.Predmet.StrankaNazivFormated>
  <DomainObject.Predmet.StrankaNazivFormatedOIB>
    <izvorni_sadrzaj>Marijan Ridzak, OIB 11284590130,HEP OPERATER DISTRIBUCIJA,KREŠIMIR RELJANOVIĆ</izvorni_sadrzaj>
    <derivirana_varijabla naziv="DomainObject.Predmet.StrankaNazivFormatedOIB_1">Marijan Ridzak, OIB 11284590130,HEP OPERATER DISTRIBUCIJA,KREŠIMIR RELJANOVIĆ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Ridzak zastupanog po punomoćniku OD MATIĆ &amp; FELDMAN</item>
      <item>HEP OPERATER DISTRIBUCIJA</item>
      <item>KREŠIMIR RELJANOVIĆ</item>
    </izvorni_sadrzaj>
    <derivirana_varijabla naziv="DomainObject.Predmet.StrankaListFormated_1">
      <item>Marijan Ridzak zastupanog po punomoćniku OD MATIĆ &amp; FELDMAN</item>
      <item>HEP OPERATER DISTRIBUCIJA</item>
      <item>KREŠIMIR RELJANOVIĆ</item>
    </derivirana_varijabla>
  </DomainObject.Predmet.StrankaListFormated>
  <DomainObject.Predmet.StrankaListFormatedOIB>
    <izvorni_sadrzaj>
      <item>Marijan Ridzak, OIB 11284590130 zastupanog po punomoćniku OD MATIĆ &amp; FELDMAN</item>
      <item>HEP OPERATER DISTRIBUCIJA</item>
      <item>KREŠIMIR RELJANOVIĆ</item>
    </izvorni_sadrzaj>
    <derivirana_varijabla naziv="DomainObject.Predmet.StrankaListFormatedOIB_1">
      <item>Marijan Ridzak, OIB 11284590130 zastupanog po punomoćniku OD MATIĆ &amp; FELDMAN</item>
      <item>HEP OPERATER DISTRIBUCIJA</item>
      <item>KREŠIMIR RELJANOVIĆ</item>
    </derivirana_varijabla>
  </DomainObject.Predmet.StrankaListFormatedOIB>
  <DomainObject.Predmet.StrankaListFormatedWithAdress>
    <izvorni_sadrzaj>
      <item>Marijan Ridzak,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_1">
      <item>Marijan Ridzak, Zdihovska 47b, 10000 Zagreb zastupanog po punomoćniku OD MATIĆ &amp; FELDMAN</item>
      <item>HEP OPERATER DISTRIBUCIJA</item>
      <item>KREŠIMIR RELJANOVIĆ</item>
    </derivirana_varijabla>
  </DomainObject.Predmet.StrankaListFormatedWithAdress>
  <DomainObject.Predmet.StrankaListFormatedWithAdressOIB>
    <izvorni_sadrzaj>
      <item>Marijan Ridzak, OIB 11284590130,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OIB_1">
      <item>Marijan Ridzak, OIB 11284590130, Zdihovska 47b, 10000 Zagreb zastupanog po punomoćniku OD MATIĆ &amp; FELDMAN</item>
      <item>HEP OPERATER DISTRIBUCIJA</item>
      <item>KREŠIMIR RELJANOVIĆ</item>
    </derivirana_varijabla>
  </DomainObject.Predmet.StrankaListFormatedWithAdressOIB>
  <DomainObject.Predmet.StrankaListNazivFormated>
    <izvorni_sadrzaj>
      <item>Marijan Ridzak</item>
      <item>HEP OPERATER DISTRIBUCIJA</item>
      <item>KREŠIMIR RELJANOVIĆ</item>
    </izvorni_sadrzaj>
    <derivirana_varijabla naziv="DomainObject.Predmet.StrankaListNazivFormated_1">
      <item>Marijan Ridzak</item>
      <item>HEP OPERATER DISTRIBUCIJA</item>
      <item>KREŠIMIR RELJANOVIĆ</item>
    </derivirana_varijabla>
  </DomainObject.Predmet.StrankaListNazivFormated>
  <DomainObject.Predmet.StrankaListNazivFormatedOIB>
    <izvorni_sadrzaj>
      <item>Marijan Ridzak, OIB 11284590130</item>
      <item>HEP OPERATER DISTRIBUCIJA</item>
      <item>KREŠIMIR RELJANOVIĆ</item>
    </izvorni_sadrzaj>
    <derivirana_varijabla naziv="DomainObject.Predmet.StrankaListNazivFormatedOIB_1">
      <item>Marijan Ridzak, OIB 11284590130</item>
      <item>HEP OPERATER DISTRIBUCIJA</item>
      <item>KREŠIMIR RELJANOVIĆ</item>
    </derivirana_varijabla>
  </DomainObject.Predmet.StrankaListNazivFormatedOIB>
  <DomainObject.Predmet.ProtuStrankaListFormated>
    <izvorni_sadrzaj>
      <item>TOP PROJEKT d.o.o.</item>
    </izvorni_sadrzaj>
    <derivirana_varijabla naziv="DomainObject.Predmet.ProtuStrankaListFormated_1">
      <item>TOP PROJEKT d.o.o.</item>
    </derivirana_varijabla>
  </DomainObject.Predmet.ProtuStrankaListFormated>
  <DomainObject.Predmet.ProtuStrankaListFormatedOIB>
    <izvorni_sadrzaj>
      <item>TOP PROJEKT d.o.o., OIB 49439237673</item>
    </izvorni_sadrzaj>
    <derivirana_varijabla naziv="DomainObject.Predmet.ProtuStrankaListFormatedOIB_1">
      <item>TOP PROJEKT d.o.o., OIB 49439237673</item>
    </derivirana_varijabla>
  </DomainObject.Predmet.ProtuStrankaListFormatedOIB>
  <DomainObject.Predmet.ProtuStrankaListFormatedWithAdress>
    <izvorni_sadrzaj>
      <item>TOP PROJEKT d.o.o., Jagodišće 7, 10000 Zagreb</item>
    </izvorni_sadrzaj>
    <derivirana_varijabla naziv="DomainObject.Predmet.ProtuStrankaListFormatedWithAdress_1">
      <item>TOP PROJEKT d.o.o., Jagodišće 7, 10000 Zagreb</item>
    </derivirana_varijabla>
  </DomainObject.Predmet.ProtuStrankaListFormatedWithAdress>
  <DomainObject.Predmet.ProtuStrankaListFormatedWithAdressOIB>
    <izvorni_sadrzaj>
      <item>TOP PROJEKT d.o.o., OIB 49439237673, Jagodišće 7, 10000 Zagreb</item>
    </izvorni_sadrzaj>
    <derivirana_varijabla naziv="DomainObject.Predmet.ProtuStrankaListFormatedWithAdressOIB_1">
      <item>TOP PROJEKT d.o.o., OIB 49439237673, Jagodišće 7, 10000 Zagreb</item>
    </derivirana_varijabla>
  </DomainObject.Predmet.ProtuStrankaListFormatedWithAdressOIB>
  <DomainObject.Predmet.ProtuStrankaListNazivFormated>
    <izvorni_sadrzaj>
      <item>TOP PROJEKT d.o.o.</item>
    </izvorni_sadrzaj>
    <derivirana_varijabla naziv="DomainObject.Predmet.ProtuStrankaListNazivFormated_1">
      <item>TOP PROJEKT d.o.o.</item>
    </derivirana_varijabla>
  </DomainObject.Predmet.ProtuStrankaListNazivFormated>
  <DomainObject.Predmet.ProtuStrankaListNazivFormatedOIB>
    <izvorni_sadrzaj>
      <item>TOP PROJEKT d.o.o., OIB 49439237673</item>
    </izvorni_sadrzaj>
    <derivirana_varijabla naziv="DomainObject.Predmet.ProtuStrankaListNazivFormatedOIB_1">
      <item>TOP PROJEKT d.o.o., OIB 49439237673</item>
    </derivirana_varijabla>
  </DomainObject.Predmet.ProtuStrankaListNazivFormatedOIB>
  <DomainObject.Predmet.OstaliListFormated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Formated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Formated>
  <DomainObject.Predmet.OstaliListFormatedOIB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FormatedOIB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FormatedOIB>
  <DomainObject.Predmet.OstaliListFormatedWithAdress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izvorni_sadrzaj>
    <derivirana_varijabla naziv="DomainObject.Predmet.OstaliListFormatedWithAdress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derivirana_varijabla>
  </DomainObject.Predmet.OstaliListFormatedWithAdress>
  <DomainObject.Predmet.OstaliListFormatedWithAdressOIB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izvorni_sadrzaj>
    <derivirana_varijabla naziv="DomainObject.Predmet.OstaliListFormatedWithAdressOIB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derivirana_varijabla>
  </DomainObject.Predmet.OstaliListFormatedWithAdressOIB>
  <DomainObject.Predmet.OstaliListNazivFormated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NazivFormated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NazivFormated>
  <DomainObject.Predmet.OstaliListNazivFormatedOIB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NazivFormatedOIB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Ridzak i dr.</izvorni_sadrzaj>
    <derivirana_varijabla naziv="DomainObject.Predmet.StrankaIDrugi_1">Marijan Ridzak i dr.</derivirana_varijabla>
  </DomainObject.Predmet.StrankaIDrugi>
  <DomainObject.Predmet.ProtustrankaIDrugi>
    <izvorni_sadrzaj>TOP PROJEKT d.o.o.</izvorni_sadrzaj>
    <derivirana_varijabla naziv="DomainObject.Predmet.ProtustrankaIDrugi_1">TOP PROJEKT d.o.o.</derivirana_varijabla>
  </DomainObject.Predmet.ProtustrankaIDrugi>
  <DomainObject.Predmet.StrankaIDrugiAdressOIB>
    <izvorni_sadrzaj>Marijan Ridzak, OIB 11284590130, Zdihovska 47b, 10000 Zagreb i dr.</izvorni_sadrzaj>
    <derivirana_varijabla naziv="DomainObject.Predmet.StrankaIDrugiAdressOIB_1">Marijan Ridzak, OIB 11284590130, Zdihovska 47b, 10000 Zagreb i dr.</derivirana_varijabla>
  </DomainObject.Predmet.StrankaIDrugiAdressOIB>
  <DomainObject.Predmet.ProtustrankaIDrugiAdressOIB>
    <izvorni_sadrzaj>TOP PROJEKT d.o.o., OIB 49439237673, Jagodišće 7, 10000 Zagreb</izvorni_sadrzaj>
    <derivirana_varijabla naziv="DomainObject.Predmet.ProtustrankaIDrugiAdressOIB_1">TOP PROJEKT d.o.o., OIB 49439237673,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izvorni_sadrzaj>
    <derivirana_varijabla naziv="DomainObject.Predmet.SudioniciListNaziv_1"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derivirana_varijabla>
  </DomainObject.Predmet.SudioniciListNaziv>
  <DomainObject.Predmet.SudioniciListAdressOIB>
    <izvorni_sadrzaj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izvorni_sadrzaj>
    <derivirana_varijabla naziv="DomainObject.Predmet.SudioniciListAdressOIB_1"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1083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2015-11-25T10:20:00Z</dcterms:created>
  <dc:creator>nribaric</dc:creator>
  <cp:lastModifiedBy>Ivana Rogić</cp:lastModifiedBy>
  <cp:lastPrinted>2015-11-25T12:02:00Z</cp:lastPrinted>
  <dcterms:modified xmlns:xsi="http://www.w3.org/2001/XMLSchema-instance" xsi:type="dcterms:W3CDTF">2015-11-25T12:03:00Z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