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531c" w14:paraId="ffe531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65557" w:rsidP="00365557" w:rsidR="003655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1 St-50/2017-2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  <w:jc w:val="center"/>
      </w:pPr>
      <w:r>
        <w:t>U     I M E     R E P U B L I K E     H R V A T S K E</w:t>
      </w:r>
    </w:p>
    <w:p w:rsidRDefault="00365557" w:rsidP="00365557" w:rsidR="00365557">
      <w:pPr>
        <w:pStyle w:val="Bezproreda"/>
        <w:jc w:val="center"/>
      </w:pPr>
    </w:p>
    <w:p w:rsidRDefault="00365557" w:rsidP="00365557" w:rsidR="00365557">
      <w:pPr>
        <w:pStyle w:val="Bezproreda"/>
        <w:jc w:val="center"/>
      </w:pPr>
      <w:r>
        <w:t>R J E Š E N J E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  <w:r>
        <w:t>TRGOVAČKI SUD U BJELOVARU, po  sucu Branki Pleskalt, kao sucu pojedincu, u stečajnom postupku povodom prijedloga predlagatelja FINE RC ZAGREB, Podružnica Zagreb, OIB: 85821130368,  radi pokretanja stečajnog postupka nad dužnikom POLIGON PROJEKT  d.o.o. za arhitekturu i inovacije ZAGREB, Trg kralja Tomislava 18, OIB: 82162400940,  dana 14.  veljače  2017. godine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  <w:jc w:val="center"/>
      </w:pPr>
      <w:r>
        <w:t>r i j e š i o     j e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  <w:r>
        <w:t>Prijedlog predlagatelja  FINA REGIONALNI CENTAR ZAGREB, Podružnica Zagreb od dana 18. prosinca 2015. godine radi otvaranja stečajnog postupka nad dužnikom POLIGON PROJEKT  d.o.o. za arhitekturu i inovacije ZAGREB, Trg kralja Tomislava 18, OIB: 82162400940,  se odbacuje.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  <w:jc w:val="center"/>
      </w:pPr>
      <w:r>
        <w:t>Obrazloženje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  <w:r>
        <w:t>Dana 18. prosinca 2015. godine predlagatelj FINA RC Zagreb, Podružnica Zagreb je kod ovog suda podnijela prijedlog za otvaranje stečajnog postupka nad dužnikom POLIGON PROJEKT  d.o.o. za arhitekturu i inovacije ZAGREB, Trg kralja Tomislava 18, OIB: 82162400940.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  <w:r>
        <w:t xml:space="preserve">Uvidom u spis Trgovačkog suda u Zagrebu,  </w:t>
      </w:r>
      <w:proofErr w:type="spellStart"/>
      <w:r>
        <w:t>posl</w:t>
      </w:r>
      <w:proofErr w:type="spellEnd"/>
      <w:r>
        <w:t xml:space="preserve">. br.  St-564/2015. utvrđeno je da se već vodi postupak radi utvrđivanja uvjeta za otvaranje stečajnog postupka nad dužnikom,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  <w:r>
        <w:t>U Bjelovaru,  14.  veljače  2017.</w:t>
      </w:r>
    </w:p>
    <w:p w:rsidRDefault="00365557" w:rsidP="00365557" w:rsidR="003655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365557" w:rsidP="00365557" w:rsidR="003655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365557" w:rsidP="00365557" w:rsidR="00365557">
      <w:pPr>
        <w:pStyle w:val="Bezproreda"/>
      </w:pPr>
    </w:p>
    <w:p w:rsidRDefault="00365557" w:rsidP="00365557" w:rsidR="00365557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</w:t>
      </w:r>
      <w:r>
        <w:t>ba se podnosi u 3 primjerka.</w:t>
      </w:r>
    </w:p>
    <w:p w:rsidRDefault="00365557" w:rsidP="00365557" w:rsidR="00365557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365557" w:rsidP="00365557" w:rsidR="00365557">
      <w:pPr>
        <w:pStyle w:val="Bezproreda"/>
      </w:pPr>
      <w:r>
        <w:t>Dna:  predlagatelju – putem e-oglasne ploče suda</w:t>
      </w:r>
    </w:p>
    <w:p w:rsidRDefault="00365557" w:rsidP="00365557" w:rsidR="00365557">
      <w:pPr>
        <w:pStyle w:val="Bezproreda"/>
      </w:pPr>
      <w:r>
        <w:t xml:space="preserve">          Sc. pravomoćnost</w:t>
      </w:r>
    </w:p>
    <w:p w:rsidRDefault="00365557" w:rsidP="00365557" w:rsidR="00365557">
      <w:pPr>
        <w:pStyle w:val="Bezproreda"/>
      </w:pPr>
      <w:r>
        <w:t xml:space="preserve">Bjelovar, 14. 02.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55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5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St-50/2017-2</izvorni_sadrzaj>
    <derivirana_varijabla naziv="DomainObject.Oznaka_1">St-50/2017-2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predmet St-564/2015 Trgovačkog 
suda u Zagrebu - u rješavanju</izvorni_sadrzaj>
    <derivirana_varijabla naziv="DomainObject.Predmet.PrimjedbaSuca_1">postoji predmet St-564/2015 Trgovačkog 
suda u Zagrebu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POLIGON PROJEKT d.o.o.</izvorni_sadrzaj>
    <derivirana_varijabla naziv="DomainObject.Predmet.ProtustrankaFormated_1">  POLIGON PROJEKT d.o.o.</derivirana_varijabla>
  </DomainObject.Predmet.ProtustrankaFormated>
  <DomainObject.Predmet.ProtustrankaFormatedOIB>
    <izvorni_sadrzaj>  POLIGON PROJEKT d.o.o., OIB 82162400940</izvorni_sadrzaj>
    <derivirana_varijabla naziv="DomainObject.Predmet.ProtustrankaFormatedOIB_1">  POLIGON PROJEKT d.o.o., OIB 82162400940</derivirana_varijabla>
  </DomainObject.Predmet.ProtustrankaFormatedOIB>
  <DomainObject.Predmet.ProtustrankaFormatedWithAdress>
    <izvorni_sadrzaj> POLIGON PROJEKT d.o.o., Trg kralja Tomislava 18, 10000 Zagreb</izvorni_sadrzaj>
    <derivirana_varijabla naziv="DomainObject.Predmet.ProtustrankaFormatedWithAdress_1"> POLIGON PROJEKT d.o.o., Trg kralja Tomislava 18, 10000 Zagreb</derivirana_varijabla>
  </DomainObject.Predmet.ProtustrankaFormatedWithAdress>
  <DomainObject.Predmet.ProtustrankaFormatedWithAdressOIB>
    <izvorni_sadrzaj> POLIGON PROJEKT d.o.o., OIB 82162400940, Trg kralja Tomislava 18, 10000 Zagreb</izvorni_sadrzaj>
    <derivirana_varijabla naziv="DomainObject.Predmet.ProtustrankaFormatedWithAdressOIB_1"> POLIGON PROJEKT d.o.o., OIB 82162400940, Trg kralja Tomislava 18, 10000 Zagreb</derivirana_varijabla>
  </DomainObject.Predmet.ProtustrankaFormatedWithAdressOIB>
  <DomainObject.Predmet.ProtustrankaWithAdress>
    <izvorni_sadrzaj>POLIGON PROJEKT d.o.o. Trg kralja Tomislava 18, 10000 Zagreb</izvorni_sadrzaj>
    <derivirana_varijabla naziv="DomainObject.Predmet.ProtustrankaWithAdress_1">POLIGON PROJEKT d.o.o. Trg kralja Tomislava 18, 10000 Zagreb</derivirana_varijabla>
  </DomainObject.Predmet.ProtustrankaWithAdress>
  <DomainObject.Predmet.ProtustrankaWithAdressOIB>
    <izvorni_sadrzaj>POLIGON PROJEKT d.o.o., OIB 82162400940, Trg kralja Tomislava 18, 10000 Zagreb</izvorni_sadrzaj>
    <derivirana_varijabla naziv="DomainObject.Predmet.ProtustrankaWithAdressOIB_1">POLIGON PROJEKT d.o.o., OIB 82162400940, Trg kralja Tomislava 18, 10000 Zagreb</derivirana_varijabla>
  </DomainObject.Predmet.ProtustrankaWithAdressOIB>
  <DomainObject.Predmet.ProtustrankaNazivFormated>
    <izvorni_sadrzaj>POLIGON PROJEKT d.o.o.</izvorni_sadrzaj>
    <derivirana_varijabla naziv="DomainObject.Predmet.ProtustrankaNazivFormated_1">POLIGON PROJEKT d.o.o.</derivirana_varijabla>
  </DomainObject.Predmet.ProtustrankaNazivFormated>
  <DomainObject.Predmet.ProtustrankaNazivFormatedOIB>
    <izvorni_sadrzaj>POLIGON PROJEKT d.o.o., OIB 82162400940</izvorni_sadrzaj>
    <derivirana_varijabla naziv="DomainObject.Predmet.ProtustrankaNazivFormatedOIB_1">POLIGON PROJEKT d.o.o., OIB 82162400940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POLIGON PROJEKT d.o.o.</item>
    </izvorni_sadrzaj>
    <derivirana_varijabla naziv="DomainObject.Predmet.ProtuStrankaListFormated_1">
      <item>POLIGON PROJEKT d.o.o.</item>
    </derivirana_varijabla>
  </DomainObject.Predmet.ProtuStrankaListFormated>
  <DomainObject.Predmet.ProtuStrankaListFormatedOIB>
    <izvorni_sadrzaj>
      <item>POLIGON PROJEKT d.o.o., OIB 82162400940</item>
    </izvorni_sadrzaj>
    <derivirana_varijabla naziv="DomainObject.Predmet.ProtuStrankaListFormatedOIB_1">
      <item>POLIGON PROJEKT d.o.o., OIB 82162400940</item>
    </derivirana_varijabla>
  </DomainObject.Predmet.ProtuStrankaListFormatedOIB>
  <DomainObject.Predmet.ProtuStrankaListFormatedWithAdress>
    <izvorni_sadrzaj>
      <item>POLIGON PROJEKT d.o.o., Trg kralja Tomislava 18, 10000 Zagreb</item>
    </izvorni_sadrzaj>
    <derivirana_varijabla naziv="DomainObject.Predmet.ProtuStrankaListFormatedWithAdress_1">
      <item>POLIGON PROJEKT d.o.o., Trg kralja Tomislava 18, 10000 Zagreb</item>
    </derivirana_varijabla>
  </DomainObject.Predmet.ProtuStrankaListFormatedWithAdress>
  <DomainObject.Predmet.ProtuStrankaListFormatedWithAdressOIB>
    <izvorni_sadrzaj>
      <item>POLIGON PROJEKT d.o.o., OIB 82162400940, Trg kralja Tomislava 18, 10000 Zagreb</item>
    </izvorni_sadrzaj>
    <derivirana_varijabla naziv="DomainObject.Predmet.ProtuStrankaListFormatedWithAdressOIB_1">
      <item>POLIGON PROJEKT d.o.o., OIB 82162400940, Trg kralja Tomislava 18, 10000 Zagreb</item>
    </derivirana_varijabla>
  </DomainObject.Predmet.ProtuStrankaListFormatedWithAdressOIB>
  <DomainObject.Predmet.ProtuStrankaListNazivFormated>
    <izvorni_sadrzaj>
      <item>POLIGON PROJEKT d.o.o.</item>
    </izvorni_sadrzaj>
    <derivirana_varijabla naziv="DomainObject.Predmet.ProtuStrankaListNazivFormated_1">
      <item>POLIGON PROJEKT d.o.o.</item>
    </derivirana_varijabla>
  </DomainObject.Predmet.ProtuStrankaListNazivFormated>
  <DomainObject.Predmet.ProtuStrankaListNazivFormatedOIB>
    <izvorni_sadrzaj>
      <item>POLIGON PROJEKT d.o.o., OIB 82162400940</item>
    </izvorni_sadrzaj>
    <derivirana_varijabla naziv="DomainObject.Predmet.ProtuStrankaListNazivFormatedOIB_1">
      <item>POLIGON PROJEKT d.o.o., OIB 82162400940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St-50/2017-2</izvorni_sadrzaj>
    <derivirana_varijabla naziv="DomainObject.PoslovniBrojDokumenta_1">St-50/2017-2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POLIGON PROJEKT d.o.o.</izvorni_sadrzaj>
    <derivirana_varijabla naziv="DomainObject.Predmet.ProtustrankaIDrugi_1">POLIGON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POLIGON PROJEKT d.o.o., OIB 82162400940, Trg kralja Tomislava 18, 10000 Zagreb</izvorni_sadrzaj>
    <derivirana_varijabla naziv="DomainObject.Predmet.ProtustrankaIDrugiAdressOIB_1">POLIGON PROJEKT d.o.o., OIB 82162400940, Trg kralja Tomislava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POLIGON PROJEKT d.o.o.</item>
      <item>FINA Regionalni centar Zagreb</item>
    </izvorni_sadrzaj>
    <derivirana_varijabla naziv="DomainObject.Predmet.SudioniciListNaziv_1">
      <item>POLIGON PROJEKT d.o.o.</item>
      <item>FINA Regionalni centar Zagreb</item>
    </derivirana_varijabla>
  </DomainObject.Predmet.SudioniciListNaziv>
  <DomainObject.Predmet.SudioniciListAdressOIB>
    <izvorni_sadrzaj>
      <item>POLIGON PROJEKT d.o.o., OIB 82162400940, Trg kralja Tomislava 18,10000 Zagreb</item>
      <item>FINA Regionalni centar Zagreb, OIB 85821130368, Trg svibanjskih žrtava 1995. br. 1,10000 Zagreb</item>
    </izvorni_sadrzaj>
    <derivirana_varijabla naziv="DomainObject.Predmet.SudioniciListAdressOIB_1">
      <item>POLIGON PROJEKT d.o.o., OIB 82162400940, Trg kralja Tomislava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A4A14-CDC7-4F48-908B-A0C47D2C0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1458</properties:Characters>
  <properties:Lines>54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2017-02-14T13:02:00Z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