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024629" w14:paraId="c024629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AF14DB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AF14DB">
              <w:rPr>
                <w:rFonts w:cs="Times New Roman" w:eastAsia="Times New Roman"/>
                <w:lang w:eastAsia="hr-HR"/>
              </w:rPr>
              <w:t>291/18-4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AF14DB">
        <w:rPr>
          <w:rFonts w:cs="Times New Roman"/>
        </w:rPr>
        <w:t xml:space="preserve"> </w:t>
      </w:r>
      <w:r w:rsidR="00AF14DB">
        <w:t>SILENUS UGOSTITELJSTVO j.d.o.o., Čakovec, Tina Ujevića 6, OIB: 23282498715</w:t>
      </w:r>
      <w:r w:rsidR="004E39B1">
        <w:rPr>
          <w:rFonts w:cs="Times New Roman"/>
        </w:rPr>
        <w:t xml:space="preserve">, </w:t>
      </w:r>
      <w:r w:rsidR="00356FB8">
        <w:rPr>
          <w:rFonts w:cs="Times New Roman"/>
        </w:rPr>
        <w:t>17</w:t>
      </w:r>
      <w:r w:rsidR="00AF14DB">
        <w:rPr>
          <w:rFonts w:cs="Times New Roman"/>
        </w:rPr>
        <w:t>. listopada</w:t>
      </w:r>
      <w:r w:rsidR="00A10F4C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AF14DB">
        <w:t xml:space="preserve"> SILENUS UGOSTITELJSTVO j.d.o.o., Čakovec, Tina Ujevića 6, OIB: 23282498715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356FB8">
        <w:t xml:space="preserve"> Sanja Janči, Mihovila Pavleka Miškine 25, Čakovec, OIB: 93345021703.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AF14DB" w:rsidR="00AF14D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AF14DB">
        <w:rPr>
          <w:rFonts w:cs="Times New Roman"/>
        </w:rPr>
        <w:t>7. kolovoza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AF14DB">
        <w:rPr>
          <w:rFonts w:cs="Times New Roman"/>
        </w:rPr>
        <w:t>10. kolovoza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925B29" w:rsidP="00B35BF4" w:rsidR="00925B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Ovome treba dodati da dužnik u Očevidniku o redoslijedu plaćanja ima zaveden iznos od 26.503,99 kn za čije podmirenje nema novčanih sredstava.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356FB8">
        <w:rPr>
          <w:rFonts w:cs="Times New Roman"/>
        </w:rPr>
        <w:t>17</w:t>
      </w:r>
      <w:r w:rsidR="00AF14DB">
        <w:rPr>
          <w:rFonts w:cs="Times New Roman"/>
        </w:rPr>
        <w:t>. listopada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A10F4C">
        <w:rPr>
          <w:rFonts w:cs="Times New Roman"/>
        </w:rPr>
        <w:t>Čakovec</w:t>
      </w:r>
      <w:r>
        <w:rPr>
          <w:rFonts w:cs="Times New Roman"/>
        </w:rPr>
        <w:t xml:space="preserve">, Ispostava </w:t>
      </w:r>
      <w:r w:rsidR="00A10F4C">
        <w:rPr>
          <w:rFonts w:cs="Times New Roman"/>
        </w:rPr>
        <w:t>Čakovec,</w:t>
      </w:r>
      <w:r w:rsidR="000F71F6">
        <w:rPr>
          <w:rFonts w:cs="Times New Roman"/>
        </w:rPr>
        <w:t xml:space="preserve"> </w:t>
      </w:r>
      <w:r w:rsidR="00A10F4C">
        <w:rPr>
          <w:rFonts w:cs="Times New Roman"/>
        </w:rPr>
        <w:t>O. Keršovanija 11,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>
        <w:rPr>
          <w:rFonts w:cs="Times New Roman"/>
        </w:rPr>
        <w:t xml:space="preserve"> </w:t>
      </w:r>
      <w:r w:rsidR="00AF14DB">
        <w:t>SILENUS UGOSTITELJSTVO j.d.o.o., Tina Ujevića 6, Čakovec,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AF14DB">
        <w:rPr>
          <w:rFonts w:cs="Times New Roman"/>
        </w:rPr>
        <w:t>Danijel Radek, Ulica Tina Ujevića 6, Čakovec,</w:t>
      </w:r>
    </w:p>
    <w:p w:rsidRDefault="00356FB8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Stečajna</w:t>
      </w:r>
      <w:r w:rsidR="00820B02">
        <w:rPr>
          <w:rFonts w:cs="Times New Roman" w:eastAsia="Times New Roman"/>
          <w:lang w:eastAsia="hr-HR"/>
        </w:rPr>
        <w:t xml:space="preserve"> upravitelj</w:t>
      </w:r>
      <w:r>
        <w:rPr>
          <w:rFonts w:cs="Times New Roman" w:eastAsia="Times New Roman"/>
          <w:lang w:eastAsia="hr-HR"/>
        </w:rPr>
        <w:t>ica</w:t>
      </w:r>
      <w:r w:rsidR="004E39B1">
        <w:rPr>
          <w:rFonts w:cs="Times New Roman" w:eastAsia="Times New Roman"/>
          <w:lang w:eastAsia="hr-HR"/>
        </w:rPr>
        <w:t>,</w:t>
      </w:r>
      <w:r w:rsidRPr="00356FB8">
        <w:t xml:space="preserve"> </w:t>
      </w:r>
      <w:r>
        <w:t>Sanja Janči, Mihovila Pavleka Miškine 25, Čakovec,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135" w:rsidP="005879B6" w:rsidR="00A87135">
      <w:pPr>
        <w:spacing w:after="0"/>
      </w:pPr>
      <w:r>
        <w:separator/>
      </w:r>
    </w:p>
  </w:endnote>
  <w:endnote w:id="0" w:type="continuationSeparator">
    <w:p w:rsidRDefault="00A87135" w:rsidP="005879B6" w:rsidR="00A871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135" w:rsidP="005879B6" w:rsidR="00A87135">
      <w:pPr>
        <w:spacing w:after="0"/>
      </w:pPr>
      <w:r>
        <w:separator/>
      </w:r>
    </w:p>
  </w:footnote>
  <w:footnote w:id="0" w:type="continuationSeparator">
    <w:p w:rsidRDefault="00A87135" w:rsidP="005879B6" w:rsidR="00A871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596">
          <w:rPr>
            <w:noProof/>
          </w:rPr>
          <w:t>2</w:t>
        </w:r>
        <w:r>
          <w:fldChar w:fldCharType="end"/>
        </w:r>
      </w:p>
    </w:sdtContent>
  </w:sdt>
  <w:p w:rsidRDefault="005879B6" w:rsidR="00A10F4C">
    <w:pPr>
      <w:pStyle w:val="Zaglavlje"/>
    </w:pPr>
    <w:r>
      <w:tab/>
    </w:r>
    <w:r>
      <w:tab/>
      <w:t>Poslovni broj: 5 St-</w:t>
    </w:r>
    <w:r w:rsidR="00AF14DB">
      <w:t>291/18-4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244596"/>
    <w:rsid w:val="002A2C58"/>
    <w:rsid w:val="00356FB8"/>
    <w:rsid w:val="004E39B1"/>
    <w:rsid w:val="005879B6"/>
    <w:rsid w:val="00620B61"/>
    <w:rsid w:val="00640559"/>
    <w:rsid w:val="006C6D13"/>
    <w:rsid w:val="00791E15"/>
    <w:rsid w:val="00820B02"/>
    <w:rsid w:val="00826138"/>
    <w:rsid w:val="0083032A"/>
    <w:rsid w:val="00866E23"/>
    <w:rsid w:val="00925B29"/>
    <w:rsid w:val="00954519"/>
    <w:rsid w:val="00A10F4C"/>
    <w:rsid w:val="00A87135"/>
    <w:rsid w:val="00AF14DB"/>
    <w:rsid w:val="00B35BF4"/>
    <w:rsid w:val="00BB217C"/>
    <w:rsid w:val="00BF1C46"/>
    <w:rsid w:val="00C660EF"/>
    <w:rsid w:val="00C81C41"/>
    <w:rsid w:val="00CA4ADC"/>
    <w:rsid w:val="00D26B8A"/>
    <w:rsid w:val="00D534D4"/>
    <w:rsid w:val="00E726C6"/>
    <w:rsid w:val="00F13AB2"/>
    <w:rsid w:val="00F36D28"/>
    <w:rsid w:val="00F42C21"/>
    <w:rsid w:val="00FE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59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459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459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459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59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59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59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59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St-291/2018-4</izvorni_sadrzaj>
    <derivirana_varijabla naziv="DomainObject.Oznaka_1">St-291/2018-4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SILENUS UGOSTITELJSTVO jednostavno društvo s ograničenom odgovornošću za ugostiteljstvo i trgovinu zastupanog po punomoćniku Danijel Radek</izvorni_sadrzaj>
    <derivirana_varijabla naziv="DomainObject.Predmet.ProtustrankaFormated_1">  SILENUS UGOSTITELJSTVO jednostavno društvo s ograničenom odgovornošću za ugostiteljstvo i trgovinu zastupanog po punomoćniku Danijel Radek</derivirana_varijabla>
  </DomainObject.Predmet.ProtustrankaFormated>
  <DomainObject.Predmet.ProtustrankaFormatedOIB>
    <izvorni_sadrzaj>  SILENUS UGOSTITELJSTVO jednostavno društvo s ograničenom odgovornošću za ugostiteljstvo i trgovinu, OIB 23282498715 zastupanog po punomoćniku Danijel Radek</izvorni_sadrzaj>
    <derivirana_varijabla naziv="DomainObject.Predmet.ProtustrankaFormatedOIB_1">  SILENUS UGOSTITELJSTVO jednostavno društvo s ograničenom odgovornošću za ugostiteljstvo i trgovinu, OIB 23282498715 zastupanog po punomoćniku Danijel Radek</derivirana_varijabla>
  </DomainObject.Predmet.ProtustrankaFormatedOIB>
  <DomainObject.Predmet.ProtustrankaFormatedWithAdress>
    <izvorni_sadrzaj> SILENUS UGOSTITELJSTVO jednostavno društvo s ograničenom odgovornošću za ugostiteljstvo i trgovinu, Tina Ujevića 6, 40000 Čakovec zastupanog po punomoćniku Danijel Radek</izvorni_sadrzaj>
    <derivirana_varijabla naziv="DomainObject.Predmet.ProtustrankaFormatedWithAdress_1"> SILENUS UGOSTITELJSTVO jednostavno društvo s ograničenom odgovornošću za ugostiteljstvo i trgovinu, Tina Ujevića 6, 40000 Čakovec zastupanog po punomoćniku Danijel Radek</derivirana_varijabla>
  </DomainObject.Predmet.ProtustrankaFormatedWithAdress>
  <DomainObject.Predmet.ProtustrankaFormatedWithAdressOIB>
    <izvorni_sadrzaj> SILENUS UGOSTITELJSTVO jednostavno društvo s ograničenom odgovornošću za ugostiteljstvo i trgovinu, OIB 23282498715, Tina Ujevića 6, 40000 Čakovec zastupanog po punomoćniku Danijel Radek</izvorni_sadrzaj>
    <derivirana_varijabla naziv="DomainObject.Predmet.ProtustrankaFormatedWithAdressOIB_1"> SILENUS UGOSTITELJSTVO jednostavno društvo s ograničenom odgovornošću za ugostiteljstvo i trgovinu, OIB 23282498715, Tina Ujevića 6, 40000 Čakovec zastupanog po punomoćniku Danijel Radek</derivirana_varijabla>
  </DomainObject.Predmet.ProtustrankaFormatedWithAdressOIB>
  <DomainObject.Predmet.ProtustrankaWithAdress>
    <izvorni_sadrzaj>SILENUS UGOSTITELJSTVO jednostavno društvo s ograničenom odgovornošću za ugostiteljstvo i trgovinu Tina Ujevića 6, 40000 Čakovec</izvorni_sadrzaj>
    <derivirana_varijabla naziv="DomainObject.Predmet.ProtustrankaWithAdress_1">SILENUS UGOSTITELJSTVO jednostavno društvo s ograničenom odgovornošću za ugostiteljstvo i trgovinu Tina Ujevića 6, 40000 Čakovec</derivirana_varijabla>
  </DomainObject.Predmet.ProtustrankaWithAdress>
  <DomainObject.Predmet.ProtustrankaWithAdressOIB>
    <izvorni_sadrzaj>SILENUS UGOSTITELJSTVO jednostavno društvo s ograničenom odgovornošću za ugostiteljstvo i trgovinu, OIB 23282498715, Tina Ujevića 6, 40000 Čakovec</izvorni_sadrzaj>
    <derivirana_varijabla naziv="DomainObject.Predmet.ProtustrankaWithAdressOIB_1">SILENUS UGOSTITELJSTVO jednostavno društvo s ograničenom odgovornošću za ugostiteljstvo i trgovinu, OIB 23282498715, Tina Ujevića 6, 40000 Čakovec</derivirana_varijabla>
  </DomainObject.Predmet.ProtustrankaWithAdressOIB>
  <DomainObject.Predmet.ProtustrankaNazivFormated>
    <izvorni_sadrzaj>SILENUS UGOSTITELJSTVO jednostavno društvo s ograničenom odgovornošću za ugostiteljstvo i trgovinu</izvorni_sadrzaj>
    <derivirana_varijabla naziv="DomainObject.Predmet.ProtustrankaNazivFormated_1">SILENUS UGOSTITELJSTVO jednostavno društvo s ograničenom odgovornošću za ugostiteljstvo i trgovinu</derivirana_varijabla>
  </DomainObject.Predmet.ProtustrankaNazivFormated>
  <DomainObject.Predmet.ProtustrankaNazivFormatedOIB>
    <izvorni_sadrzaj>SILENUS UGOSTITELJSTVO jednostavno društvo s ograničenom odgovornošću za ugostiteljstvo i trgovinu, OIB 23282498715</izvorni_sadrzaj>
    <derivirana_varijabla naziv="DomainObject.Predmet.ProtustrankaNazivFormatedOIB_1">SILENUS UGOSTITELJSTVO jednostavno društvo s ograničenom odgovornošću za ugostiteljstvo i trgovinu, OIB 23282498715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27421.70</izvorni_sadrzaj>
    <derivirana_varijabla naziv="DomainObject.Predmet.TrenutnaVrijednost_1">27421.70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SILENUS UGOSTITELJSTVO jednostavno društvo s ograničenom odgovornošću za ugostiteljstvo i trgovinu zastupanog po punomoćniku Danijel Radek</item>
    </izvorni_sadrzaj>
    <derivirana_varijabla naziv="DomainObject.Predmet.ProtuStrankaListFormated_1">
      <item>SILENUS UGOSTITELJSTVO jednostavno društvo s ograničenom odgovornošću za ugostiteljstvo i trgovinu zastupanog po punomoćniku Danijel Radek</item>
    </derivirana_varijabla>
  </DomainObject.Predmet.ProtuStrankaListFormated>
  <DomainObject.Predmet.ProtuStrankaListFormatedOIB>
    <izvorni_sadrzaj>
      <item>SILENUS UGOSTITELJSTVO jednostavno društvo s ograničenom odgovornošću za ugostiteljstvo i trgovinu, OIB 23282498715 zastupanog po punomoćniku Danijel Radek</item>
    </izvorni_sadrzaj>
    <derivirana_varijabla naziv="DomainObject.Predmet.ProtuStrankaListFormatedOIB_1">
      <item>SILENUS UGOSTITELJSTVO jednostavno društvo s ograničenom odgovornošću za ugostiteljstvo i trgovinu, OIB 23282498715 zastupanog po punomoćniku Danijel Radek</item>
    </derivirana_varijabla>
  </DomainObject.Predmet.ProtuStrankaListFormatedOIB>
  <DomainObject.Predmet.ProtuStrankaListFormatedWithAdress>
    <izvorni_sadrzaj>
      <item>SILENUS UGOSTITELJSTVO jednostavno društvo s ograničenom odgovornošću za ugostiteljstvo i trgovinu, Tina Ujevića 6, 40000 Čakovec zastupanog po punomoćniku Danijel Radek</item>
    </izvorni_sadrzaj>
    <derivirana_varijabla naziv="DomainObject.Predmet.ProtuStrankaListFormatedWithAdress_1">
      <item>SILENUS UGOSTITELJSTVO jednostavno društvo s ograničenom odgovornošću za ugostiteljstvo i trgovinu, Tina Ujevića 6, 40000 Čakovec zastupanog po punomoćniku Danijel Radek</item>
    </derivirana_varijabla>
  </DomainObject.Predmet.ProtuStrankaListFormatedWithAdress>
  <DomainObject.Predmet.ProtuStrankaListFormatedWithAdressOIB>
    <izvorni_sadrzaj>
      <item>SILENUS UGOSTITELJSTVO jednostavno društvo s ograničenom odgovornošću za ugostiteljstvo i trgovinu, OIB 23282498715, Tina Ujevića 6, 40000 Čakovec zastupanog po punomoćniku Danijel Radek</item>
    </izvorni_sadrzaj>
    <derivirana_varijabla naziv="DomainObject.Predmet.ProtuStrankaListFormatedWithAdressOIB_1">
      <item>SILENUS UGOSTITELJSTVO jednostavno društvo s ograničenom odgovornošću za ugostiteljstvo i trgovinu, OIB 23282498715, Tina Ujevića 6, 40000 Čakovec zastupanog po punomoćniku Danijel Radek</item>
    </derivirana_varijabla>
  </DomainObject.Predmet.ProtuStrankaListFormatedWithAdressOIB>
  <DomainObject.Predmet.ProtuStrankaListNazivFormated>
    <izvorni_sadrzaj>
      <item>SILENUS UGOSTITELJSTVO jednostavno društvo s ograničenom odgovornošću za ugostiteljstvo i trgovinu</item>
    </izvorni_sadrzaj>
    <derivirana_varijabla naziv="DomainObject.Predmet.ProtuStrankaListNazivFormated_1">
      <item>SILENUS UGOSTITELJSTVO jednostavno društvo s ograničenom odgovornošću za ugostiteljstvo i trgovinu</item>
    </derivirana_varijabla>
  </DomainObject.Predmet.ProtuStrankaListNazivFormated>
  <DomainObject.Predmet.ProtuStrankaListNazivFormatedOIB>
    <izvorni_sadrzaj>
      <item>SILENUS UGOSTITELJSTVO jednostavno društvo s ograničenom odgovornošću za ugostiteljstvo i trgovinu, OIB 23282498715</item>
    </izvorni_sadrzaj>
    <derivirana_varijabla naziv="DomainObject.Predmet.ProtuStrankaListNazivFormatedOIB_1">
      <item>SILENUS UGOSTITELJSTVO jednostavno društvo s ograničenom odgovornošću za ugostiteljstvo i trgovinu, OIB 23282498715</item>
    </derivirana_varijabla>
  </DomainObject.Predmet.ProtuStrankaListNazivFormatedOIB>
  <DomainObject.Predmet.OstaliListFormated>
    <izvorni_sadrzaj>
      <item>e-Oglasna</item>
      <item>Sudski registar Trgovačkog suda u Varaždinu</item>
      <item>Danijel Radek punomoćnik sudionika u postupku SILENUS UGOSTITELJSTVO jednostavno društvo s ograničenom odgovornošću za ugostiteljstvo i trgovinu</item>
    </izvorni_sadrzaj>
    <derivirana_varijabla naziv="DomainObject.Predmet.OstaliListFormated_1">
      <item>e-Oglasna</item>
      <item>Sudski registar Trgovačkog suda u Varaždinu</item>
      <item>Danijel Radek punomoćnik sudionika u postupku SILENUS UGOSTITELJSTVO jednostavno društvo s ograničenom odgovornošću za ugostiteljstvo i trgovinu</item>
    </derivirana_varijabla>
  </DomainObject.Predmet.OstaliListFormated>
  <DomainObject.Predmet.OstaliListFormatedOIB>
    <izvorni_sadrzaj>
      <item>e-Oglasna</item>
      <item>Sudski registar Trgovačkog suda u Varaždinu</item>
      <item>Danijel Radek, OIB 74740722705 punomoćnik sudionika u postupku SILENUS UGOSTITELJSTVO jednostavno društvo s ograničenom odgovornošću za ugostiteljstvo i trgovinu</item>
    </izvorni_sadrzaj>
    <derivirana_varijabla naziv="DomainObject.Predmet.OstaliListFormatedOIB_1">
      <item>e-Oglasna</item>
      <item>Sudski registar Trgovačkog suda u Varaždinu</item>
      <item>Danijel Radek, OIB 74740722705 punomoćnik sudionika u postupku SILENUS UGOSTITELJSTVO jednostavno društvo s ograničenom odgovornošću za ugostiteljstvo i trgovinu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Danijel Radek, Ulica Tina Ujevića 6, 40000 Čakovec punomoćnik sudionika u postupku SILENUS UGOSTITELJSTVO jednostavno društvo s ograničenom odgovornošću za ugostiteljstvo i trgovinu</item>
    </izvorni_sadrzaj>
    <derivirana_varijabla naziv="DomainObject.Predmet.OstaliListFormatedWithAdress_1">
      <item>e-Oglasna</item>
      <item>Sudski registar Trgovačkog suda u Varaždinu, B.Radića 2, 42000 Varaždin</item>
      <item>Danijel Radek, Ulica Tina Ujevića 6, 40000 Čakovec punomoćnik sudionika u postupku SILENUS UGOSTITELJSTVO jednostavno društvo s ograničenom odgovornošću za ugostiteljstvo i trgovinu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Danijel Radek, OIB 74740722705, Ulica Tina Ujevića 6, 40000 Čakovec punomoćnik sudionika u postupku SILENUS UGOSTITELJSTVO jednostavno društvo s ograničenom odgovornošću za ugostiteljstvo i trgovinu</item>
    </izvorni_sadrzaj>
    <derivirana_varijabla naziv="DomainObject.Predmet.OstaliListFormatedWithAdressOIB_1">
      <item>e-Oglasna</item>
      <item>Sudski registar Trgovačkog suda u Varaždinu, B.Radića 2, 42000 Varaždin</item>
      <item>Danijel Radek, OIB 74740722705, Ulica Tina Ujevića 6, 40000 Čakovec punomoćnik sudionika u postupku SILENUS UGOSTITELJSTVO jednostavno društvo s ograničenom odgovornošću za ugostiteljstvo i trgovinu</item>
    </derivirana_varijabla>
  </DomainObject.Predmet.OstaliListFormatedWithAdressOIB>
  <DomainObject.Predmet.OstaliListNazivFormated>
    <izvorni_sadrzaj>
      <item>e-Oglasna</item>
      <item>Sudski registar Trgovačkog suda u Varaždinu</item>
      <item>Danijel Radek</item>
    </izvorni_sadrzaj>
    <derivirana_varijabla naziv="DomainObject.Predmet.OstaliListNazivFormated_1">
      <item>e-Oglasna</item>
      <item>Sudski registar Trgovačkog suda u Varaždinu</item>
      <item>Danijel Radek</item>
    </derivirana_varijabla>
  </DomainObject.Predmet.OstaliListNazivFormated>
  <DomainObject.Predmet.OstaliListNazivFormatedOIB>
    <izvorni_sadrzaj>
      <item>e-Oglasna</item>
      <item>Sudski registar Trgovačkog suda u Varaždinu</item>
      <item>Danijel Radek, OIB 74740722705</item>
    </izvorni_sadrzaj>
    <derivirana_varijabla naziv="DomainObject.Predmet.OstaliListNazivFormatedOIB_1">
      <item>e-Oglasna</item>
      <item>Sudski registar Trgovačkog suda u Varaždinu</item>
      <item>Danijel Radek, OIB 74740722705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St-291/2018-4</izvorni_sadrzaj>
    <derivirana_varijabla naziv="DomainObject.PoslovniBrojDokumenta_1">St-291/2018-4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SILENUS UGOSTITELJSTVO jednostavno društvo s ograničenom odgovornošću za ugostiteljstvo i trgovinu</izvorni_sadrzaj>
    <derivirana_varijabla naziv="DomainObject.Predmet.ProtustrankaIDrugi_1">SILENUS UGOSTITELJSTVO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SILENUS UGOSTITELJSTVO jednostavno društvo s ograničenom odgovornošću za ugostiteljstvo i trgovinu, OIB 23282498715, Tina Ujevića 6, 40000 Čakovec</izvorni_sadrzaj>
    <derivirana_varijabla naziv="DomainObject.Predmet.ProtustrankaIDrugiAdressOIB_1">SILENUS UGOSTITELJSTVO jednostavno društvo s ograničenom odgovornošću za ugostiteljstvo i trgovinu, OIB 23282498715, Tina Ujevića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SILENUS UGOSTITELJSTVO jednostavno društvo s ograničenom odgovornošću za ugostiteljstvo i trgovinu</item>
      <item>e-Oglasna</item>
      <item>Sudski registar Trgovačkog suda u Varaždinu</item>
      <item>Danijel Radek</item>
    </izvorni_sadrzaj>
    <derivirana_varijabla naziv="DomainObject.Predmet.SudioniciListNaziv_1">
      <item>Financijska agencija</item>
      <item>SILENUS UGOSTITELJSTVO jednostavno društvo s ograničenom odgovornošću za ugostiteljstvo i trgovinu</item>
      <item>e-Oglasna</item>
      <item>Sudski registar Trgovačkog suda u Varaždinu</item>
      <item>Danijel Radek</item>
    </derivirana_varijabla>
  </DomainObject.Predmet.SudioniciListNaziv>
  <DomainObject.Predmet.SudioniciListAdressOIB>
    <izvorni_sadrzaj>
      <item>Financijska agencija, OIB 85821130368, Ulica grada Vukovara 70,10000 Zagreb</item>
      <item>SILENUS UGOSTITELJSTVO jednostavno društvo s ograničenom odgovornošću za ugostiteljstvo i trgovinu, OIB 23282498715, Tina Ujevića 6,40000 Čakovec</item>
      <item>e-Oglasna</item>
      <item>Sudski registar Trgovačkog suda u Varaždinu, B.Radića 2,42000 Varaždin</item>
      <item>Danijel Radek, OIB 74740722705, Ulica Tina Ujevića 6,40000 Čakovec</item>
    </izvorni_sadrzaj>
    <derivirana_varijabla naziv="DomainObject.Predmet.SudioniciListAdressOIB_1">
      <item>Financijska agencija, OIB 85821130368, Ulica grada Vukovara 70,10000 Zagreb</item>
      <item>SILENUS UGOSTITELJSTVO jednostavno društvo s ograničenom odgovornošću za ugostiteljstvo i trgovinu, OIB 23282498715, Tina Ujevića 6,40000 Čakovec</item>
      <item>e-Oglasna</item>
      <item>Sudski registar Trgovačkog suda u Varaždinu, B.Radića 2,42000 Varaždin</item>
      <item>Danijel Radek, OIB 74740722705, Ulica Tina Ujevića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23282498715</item>
      <item>, OIB null</item>
      <item>, OIB null</item>
      <item>, OIB 74740722705</item>
    </izvorni_sadrzaj>
    <derivirana_varijabla naziv="DomainObject.Predmet.SudioniciListNazivOIB_1">
      <item>, OIB 85821130368</item>
      <item>, OIB 23282498715</item>
      <item>, OIB null</item>
      <item>, OIB null</item>
      <item>, OIB 74740722705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kolovoza 2018.</izvorni_sadrzaj>
    <derivirana_varijabla naziv="DomainObject.PredzadnjaOdlukaIzPredmeta.DatumDonosenjaOdluke_1">10. kolovoza 2018.</derivirana_varijabla>
  </DomainObject.PredzadnjaOdlukaIzPredmeta.DatumDonosenjaOdluke>
  <DomainObject.PredzadnjaOdlukaIzPredmeta.Oznaka>
    <izvorni_sadrzaj>St-291/2018-3</izvorni_sadrzaj>
    <derivirana_varijabla naziv="DomainObject.PredzadnjaOdlukaIzPredmeta.Oznaka_1">St-291/2018-3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3121</properties:Characters>
  <properties:Lines>85</properties:Lines>
  <properties:Paragraphs>32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2018-10-17T08:47:00Z</cp:lastPrinted>
  <dcterms:modified xmlns:xsi="http://www.w3.org/2001/XMLSchema-instance" xsi:type="dcterms:W3CDTF">2018-10-17T10:10:00Z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St-291/2018-4 / Odluka - Rješenje o otvaranju i zaključenju skraćenog stečajnog postupka (ST-291-18-4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