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9ccc" w14:paraId="aa19ccc" w:rsidRDefault="00262BCE" w:rsidP="00262BCE" w:rsidR="00262BCE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2BCE" w:rsidP="00262BCE" w:rsidR="00262BCE">
      <w:pPr>
        <w:tabs>
          <w:tab w:pos="7020" w:val="left"/>
        </w:tabs>
      </w:pPr>
      <w:r>
        <w:t xml:space="preserve">REPUBLIKA HRVATSKA </w:t>
      </w:r>
    </w:p>
    <w:p w:rsidRDefault="00262BCE" w:rsidP="00262BCE" w:rsidR="00262BCE">
      <w:r>
        <w:t xml:space="preserve">  Trgovački sud u Zagrebu</w:t>
      </w:r>
    </w:p>
    <w:p w:rsidRDefault="00262BCE" w:rsidP="00262BCE" w:rsidR="00262BC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62BCE" w:rsidP="00262BCE" w:rsidR="00262BCE"/>
    <w:p w:rsidRDefault="00262BCE" w:rsidP="00262BCE" w:rsidR="00262BCE"/>
    <w:p w:rsidRDefault="00262BCE" w:rsidP="00262BCE" w:rsidR="00262BC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52DE5">
        <w:t>7848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1D18E1">
        <w:t>dana 5</w:t>
      </w:r>
      <w:r>
        <w:t>.1.2016. godine, objavljuje:</w:t>
      </w:r>
    </w:p>
    <w:p w:rsidRDefault="00262BCE" w:rsidP="00262BCE" w:rsidR="00262BCE">
      <w:pPr>
        <w:jc w:val="center"/>
        <w:rPr>
          <w:b/>
        </w:rPr>
      </w:pPr>
    </w:p>
    <w:p w:rsidRDefault="00262BCE" w:rsidP="00262BCE" w:rsidR="00262BCE">
      <w:pPr>
        <w:jc w:val="center"/>
        <w:rPr>
          <w:b/>
        </w:rPr>
      </w:pPr>
      <w:r>
        <w:rPr>
          <w:b/>
        </w:rPr>
        <w:t>O G L A S</w:t>
      </w:r>
    </w:p>
    <w:p w:rsidRDefault="00262BCE" w:rsidP="00262BCE" w:rsidR="00262BCE">
      <w:pPr>
        <w:rPr>
          <w:b/>
        </w:rPr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 xml:space="preserve">Za dužnika  </w:t>
      </w:r>
      <w:r w:rsidR="000C78D6">
        <w:t xml:space="preserve">SILICIJ d.o.o. Zagreb, </w:t>
      </w:r>
      <w:proofErr w:type="spellStart"/>
      <w:r w:rsidR="000C78D6">
        <w:t>Drvinje</w:t>
      </w:r>
      <w:proofErr w:type="spellEnd"/>
      <w:r w:rsidR="000C78D6">
        <w:t xml:space="preserve"> 36, OIB:59969255988.</w:t>
      </w:r>
    </w:p>
    <w:p w:rsidRDefault="00262BCE" w:rsidP="00262BCE" w:rsidR="00262BCE">
      <w:pPr>
        <w:pStyle w:val="Odlomakpopisa"/>
        <w:ind w:left="1428"/>
      </w:pPr>
    </w:p>
    <w:p w:rsidRDefault="00262BCE" w:rsidP="00262BCE" w:rsidR="000C78D6">
      <w:pPr>
        <w:pStyle w:val="Odlomakpopisa"/>
        <w:numPr>
          <w:ilvl w:val="0"/>
          <w:numId w:val="4"/>
        </w:numPr>
      </w:pPr>
      <w:r>
        <w:t>Iznos duga evidentiran na temelju neizvršenih os</w:t>
      </w:r>
      <w:r w:rsidR="000C78D6">
        <w:t>nova za plaćanje je 3.925,71</w:t>
      </w: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 xml:space="preserve"> kuna.</w:t>
      </w:r>
    </w:p>
    <w:p w:rsidRDefault="00262BCE" w:rsidP="00262BCE" w:rsidR="00262BCE">
      <w:pPr>
        <w:ind w:left="360"/>
      </w:pPr>
      <w:r>
        <w:t xml:space="preserve"> </w:t>
      </w: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2BCE" w:rsidP="00262BCE" w:rsidR="00262BCE">
      <w:pPr>
        <w:ind w:firstLine="720"/>
        <w:jc w:val="both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2BCE" w:rsidP="00262BCE" w:rsidR="00262BCE">
      <w:pPr>
        <w:pStyle w:val="Odlomakpopisa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262BCE" w:rsidP="00262BCE" w:rsidR="00262BC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62BCE" w:rsidP="00262BCE" w:rsidR="00262BC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62BCE" w:rsidP="00262BCE" w:rsidR="00262BCE">
      <w:pPr>
        <w:jc w:val="center"/>
      </w:pPr>
    </w:p>
    <w:p w:rsidRDefault="001D18E1" w:rsidP="00262BCE" w:rsidR="00262BCE">
      <w:pPr>
        <w:jc w:val="center"/>
      </w:pPr>
      <w:r>
        <w:t>Zagreb, 5</w:t>
      </w:r>
      <w:r w:rsidR="00262BCE">
        <w:t>.1.2016. godine</w:t>
      </w:r>
    </w:p>
    <w:p w:rsidRDefault="00262BCE" w:rsidP="00262BCE" w:rsidR="00262BCE">
      <w:pPr>
        <w:ind w:left="7788"/>
      </w:pPr>
      <w:r>
        <w:t xml:space="preserve">     Sudac:</w:t>
      </w:r>
    </w:p>
    <w:p w:rsidRDefault="00262BCE" w:rsidP="00262BCE" w:rsidR="00262BCE">
      <w:pPr>
        <w:jc w:val="right"/>
      </w:pPr>
      <w:r>
        <w:t xml:space="preserve">          Ljiljana Tomić </w:t>
      </w:r>
    </w:p>
    <w:p w:rsidRDefault="00262BCE" w:rsidP="00262BCE" w:rsidR="00262BCE">
      <w:pPr>
        <w:jc w:val="right"/>
      </w:pPr>
    </w:p>
    <w:p w:rsidRDefault="00262BCE" w:rsidP="00262BCE" w:rsidR="00262BCE">
      <w:pPr>
        <w:jc w:val="right"/>
      </w:pPr>
    </w:p>
    <w:p w:rsidRDefault="00262BCE" w:rsidP="00262BCE" w:rsidR="00262BCE">
      <w:r>
        <w:t>DNA: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>kal</w:t>
      </w:r>
    </w:p>
    <w:p w:rsidRDefault="007E4ACB" w:rsidP="00262BCE" w:rsidR="007E4ACB" w:rsidRPr="00262BCE"/>
    <w:sectPr w:rsidSect="00CD7BC8" w:rsidR="007E4ACB" w:rsidRPr="00262B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2BCE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0C78D6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C78D6"/>
    <w:rsid w:val="000D6184"/>
    <w:rsid w:val="00112A52"/>
    <w:rsid w:val="001D18E1"/>
    <w:rsid w:val="001E121E"/>
    <w:rsid w:val="00201E7D"/>
    <w:rsid w:val="00262BCE"/>
    <w:rsid w:val="003245C6"/>
    <w:rsid w:val="003609F8"/>
    <w:rsid w:val="00372AAE"/>
    <w:rsid w:val="003D692E"/>
    <w:rsid w:val="003E3507"/>
    <w:rsid w:val="00400844"/>
    <w:rsid w:val="004228F3"/>
    <w:rsid w:val="004D03E5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52DE5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06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7848</izvorni_sadrzaj>
    <derivirana_varijabla naziv="DomainObject.Predmet.Broj_1">7848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St-7848/2015</izvorni_sadrzaj>
    <derivirana_varijabla naziv="DomainObject.Predmet.OznakaBroj_1">St-7848/2015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SILICIJ  d.o.o. zastupanog po punomoćniku STUDENKA MARŠIĆ-ILIĆ</izvorni_sadrzaj>
    <derivirana_varijabla naziv="DomainObject.Predmet.ProtustrankaFormated_1">  SILICIJ  d.o.o. zastupanog po punomoćniku STUDENKA MARŠIĆ-ILIĆ</derivirana_varijabla>
  </DomainObject.Predmet.ProtustrankaFormated>
  <DomainObject.Predmet.ProtustrankaFormatedOIB>
    <izvorni_sadrzaj>  SILICIJ  d.o.o., OIB 59969255988 zastupanog po punomoćniku STUDENKA MARŠIĆ-ILIĆ</izvorni_sadrzaj>
    <derivirana_varijabla naziv="DomainObject.Predmet.ProtustrankaFormatedOIB_1">  SILICIJ  d.o.o., OIB 59969255988 zastupanog po punomoćniku STUDENKA MARŠIĆ-ILIĆ</derivirana_varijabla>
  </DomainObject.Predmet.ProtustrankaFormatedOIB>
  <DomainObject.Predmet.ProtustrankaFormatedWithAdress>
    <izvorni_sadrzaj> SILICIJ  d.o.o., Drvinje 36, 10000 Zagreb zastupanog po punomoćniku STUDENKA MARŠIĆ-ILIĆ</izvorni_sadrzaj>
    <derivirana_varijabla naziv="DomainObject.Predmet.ProtustrankaFormatedWithAdress_1"> SILICIJ  d.o.o., Drvinje 36, 10000 Zagreb zastupanog po punomoćniku STUDENKA MARŠIĆ-ILIĆ</derivirana_varijabla>
  </DomainObject.Predmet.ProtustrankaFormatedWithAdress>
  <DomainObject.Predmet.ProtustrankaFormatedWithAdressOIB>
    <izvorni_sadrzaj> SILICIJ  d.o.o., OIB 59969255988, Drvinje 36, 10000 Zagreb zastupanog po punomoćniku STUDENKA MARŠIĆ-ILIĆ</izvorni_sadrzaj>
    <derivirana_varijabla naziv="DomainObject.Predmet.ProtustrankaFormatedWithAdressOIB_1"> SILICIJ  d.o.o., OIB 59969255988, Drvinje 36, 10000 Zagreb zastupanog po punomoćniku STUDENKA MARŠIĆ-ILIĆ</derivirana_varijabla>
  </DomainObject.Predmet.ProtustrankaFormatedWithAdressOIB>
  <DomainObject.Predmet.ProtustrankaWithAdress>
    <izvorni_sadrzaj>SILICIJ  d.o.o. Drvinje 36, 10000 Zagreb</izvorni_sadrzaj>
    <derivirana_varijabla naziv="DomainObject.Predmet.ProtustrankaWithAdress_1">SILICIJ  d.o.o. Drvinje 36, 10000 Zagreb</derivirana_varijabla>
  </DomainObject.Predmet.ProtustrankaWithAdress>
  <DomainObject.Predmet.ProtustrankaWithAdressOIB>
    <izvorni_sadrzaj>SILICIJ  d.o.o., OIB 59969255988, Drvinje 36, 10000 Zagreb</izvorni_sadrzaj>
    <derivirana_varijabla naziv="DomainObject.Predmet.ProtustrankaWithAdressOIB_1">SILICIJ  d.o.o., OIB 59969255988, Drvinje 36, 10000 Zagreb</derivirana_varijabla>
  </DomainObject.Predmet.ProtustrankaWithAdressOIB>
  <DomainObject.Predmet.ProtustrankaNazivFormated>
    <izvorni_sadrzaj>SILICIJ  d.o.o.</izvorni_sadrzaj>
    <derivirana_varijabla naziv="DomainObject.Predmet.ProtustrankaNazivFormated_1">SILICIJ  d.o.o.</derivirana_varijabla>
  </DomainObject.Predmet.ProtustrankaNazivFormated>
  <DomainObject.Predmet.ProtustrankaNazivFormatedOIB>
    <izvorni_sadrzaj>SILICIJ  d.o.o., OIB 59969255988</izvorni_sadrzaj>
    <derivirana_varijabla naziv="DomainObject.Predmet.ProtustrankaNazivFormatedOIB_1">SILICIJ  d.o.o., OIB 59969255988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SILICIJ  d.o.o. zastupanog po punomoćniku STUDENKA MARŠIĆ-ILIĆ</item>
    </izvorni_sadrzaj>
    <derivirana_varijabla naziv="DomainObject.Predmet.ProtuStrankaListFormated_1">
      <item>SILICIJ  d.o.o. zastupanog po punomoćniku STUDENKA MARŠIĆ-ILIĆ</item>
    </derivirana_varijabla>
  </DomainObject.Predmet.ProtuStrankaListFormated>
  <DomainObject.Predmet.ProtuStrankaListFormatedOIB>
    <izvorni_sadrzaj>
      <item>SILICIJ  d.o.o., OIB 59969255988 zastupanog po punomoćniku STUDENKA MARŠIĆ-ILIĆ</item>
    </izvorni_sadrzaj>
    <derivirana_varijabla naziv="DomainObject.Predmet.ProtuStrankaListFormatedOIB_1">
      <item>SILICIJ  d.o.o., OIB 59969255988 zastupanog po punomoćniku STUDENKA MARŠIĆ-ILIĆ</item>
    </derivirana_varijabla>
  </DomainObject.Predmet.ProtuStrankaListFormatedOIB>
  <DomainObject.Predmet.ProtuStrankaListFormatedWithAdress>
    <izvorni_sadrzaj>
      <item>SILICIJ  d.o.o., Drvinje 36, 10000 Zagreb zastupanog po punomoćniku STUDENKA MARŠIĆ-ILIĆ</item>
    </izvorni_sadrzaj>
    <derivirana_varijabla naziv="DomainObject.Predmet.ProtuStrankaListFormatedWithAdress_1">
      <item>SILICIJ  d.o.o., Drvinje 36, 10000 Zagreb zastupanog po punomoćniku STUDENKA MARŠIĆ-ILIĆ</item>
    </derivirana_varijabla>
  </DomainObject.Predmet.ProtuStrankaListFormatedWithAdress>
  <DomainObject.Predmet.ProtuStrankaListFormatedWithAdressOIB>
    <izvorni_sadrzaj>
      <item>SILICIJ  d.o.o., OIB 59969255988, Drvinje 36, 10000 Zagreb zastupanog po punomoćniku STUDENKA MARŠIĆ-ILIĆ</item>
    </izvorni_sadrzaj>
    <derivirana_varijabla naziv="DomainObject.Predmet.ProtuStrankaListFormatedWithAdressOIB_1">
      <item>SILICIJ  d.o.o., OIB 59969255988, Drvinje 36, 10000 Zagreb zastupanog po punomoćniku STUDENKA MARŠIĆ-ILIĆ</item>
    </derivirana_varijabla>
  </DomainObject.Predmet.ProtuStrankaListFormatedWithAdressOIB>
  <DomainObject.Predmet.ProtuStrankaListNazivFormated>
    <izvorni_sadrzaj>
      <item>SILICIJ  d.o.o.</item>
    </izvorni_sadrzaj>
    <derivirana_varijabla naziv="DomainObject.Predmet.ProtuStrankaListNazivFormated_1">
      <item>SILICIJ  d.o.o.</item>
    </derivirana_varijabla>
  </DomainObject.Predmet.ProtuStrankaListNazivFormated>
  <DomainObject.Predmet.ProtuStrankaListNazivFormatedOIB>
    <izvorni_sadrzaj>
      <item>SILICIJ  d.o.o., OIB 59969255988</item>
    </izvorni_sadrzaj>
    <derivirana_varijabla naziv="DomainObject.Predmet.ProtuStrankaListNazivFormatedOIB_1">
      <item>SILICIJ  d.o.o., OIB 59969255988</item>
    </derivirana_varijabla>
  </DomainObject.Predmet.ProtuStrankaListNazivFormatedOIB>
  <DomainObject.Predmet.OstaliListFormated>
    <izvorni_sadrzaj>
      <item>STUDENKA MARŠIĆ-ILIĆ punomoćnik sudionika u postupku SILICIJ  d.o.o.</item>
    </izvorni_sadrzaj>
    <derivirana_varijabla naziv="DomainObject.Predmet.OstaliListFormated_1">
      <item>STUDENKA MARŠIĆ-ILIĆ punomoćnik sudionika u postupku SILICIJ  d.o.o.</item>
    </derivirana_varijabla>
  </DomainObject.Predmet.OstaliListFormated>
  <DomainObject.Predmet.OstaliListFormatedOIB>
    <izvorni_sadrzaj>
      <item>STUDENKA MARŠIĆ-ILIĆ, OIB 21774318349 punomoćnik sudionika u postupku SILICIJ  d.o.o.</item>
    </izvorni_sadrzaj>
    <derivirana_varijabla naziv="DomainObject.Predmet.OstaliListFormatedOIB_1">
      <item>STUDENKA MARŠIĆ-ILIĆ, OIB 21774318349 punomoćnik sudionika u postupku SILICIJ  d.o.o.</item>
    </derivirana_varijabla>
  </DomainObject.Predmet.OstaliListFormatedOIB>
  <DomainObject.Predmet.OstaliListFormatedWithAdress>
    <izvorni_sadrzaj>
      <item>STUDENKA MARŠIĆ-ILIĆ, DRVINJE 36, 10000 Zagreb punomoćnik sudionika u postupku SILICIJ  d.o.o.</item>
    </izvorni_sadrzaj>
    <derivirana_varijabla naziv="DomainObject.Predmet.OstaliListFormatedWithAdress_1">
      <item>STUDENKA MARŠIĆ-ILIĆ, DRVINJE 36, 10000 Zagreb punomoćnik sudionika u postupku SILICIJ  d.o.o.</item>
    </derivirana_varijabla>
  </DomainObject.Predmet.OstaliListFormatedWithAdress>
  <DomainObject.Predmet.OstaliListFormatedWithAdressOIB>
    <izvorni_sadrzaj>
      <item>STUDENKA MARŠIĆ-ILIĆ, OIB 21774318349, DRVINJE 36, 10000 Zagreb punomoćnik sudionika u postupku SILICIJ  d.o.o.</item>
    </izvorni_sadrzaj>
    <derivirana_varijabla naziv="DomainObject.Predmet.OstaliListFormatedWithAdressOIB_1">
      <item>STUDENKA MARŠIĆ-ILIĆ, OIB 21774318349, DRVINJE 36, 10000 Zagreb punomoćnik sudionika u postupku SILICIJ  d.o.o.</item>
    </derivirana_varijabla>
  </DomainObject.Predmet.OstaliListFormatedWithAdressOIB>
  <DomainObject.Predmet.OstaliListNazivFormated>
    <izvorni_sadrzaj>
      <item>STUDENKA MARŠIĆ-ILIĆ</item>
    </izvorni_sadrzaj>
    <derivirana_varijabla naziv="DomainObject.Predmet.OstaliListNazivFormated_1">
      <item>STUDENKA MARŠIĆ-ILIĆ</item>
    </derivirana_varijabla>
  </DomainObject.Predmet.OstaliListNazivFormated>
  <DomainObject.Predmet.OstaliListNazivFormatedOIB>
    <izvorni_sadrzaj>
      <item>STUDENKA MARŠIĆ-ILIĆ, OIB 21774318349</item>
    </izvorni_sadrzaj>
    <derivirana_varijabla naziv="DomainObject.Predmet.OstaliListNazivFormatedOIB_1">
      <item>STUDENKA MARŠIĆ-ILIĆ, OIB 21774318349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SILICIJ  d.o.o.</izvorni_sadrzaj>
    <derivirana_varijabla naziv="DomainObject.Predmet.ProtustrankaIDrugi_1">SILICIJ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SILICIJ  d.o.o., OIB 59969255988, Drvinje 36, 10000 Zagreb</izvorni_sadrzaj>
    <derivirana_varijabla naziv="DomainObject.Predmet.ProtustrankaIDrugiAdressOIB_1">SILICIJ  d.o.o., OIB 59969255988, Drvinje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SILICIJ  d.o.o.</item>
      <item>STUDENKA MARŠIĆ-ILIĆ</item>
    </izvorni_sadrzaj>
    <derivirana_varijabla naziv="DomainObject.Predmet.SudioniciListNaziv_1">
      <item>FINA Regionalni centar Zagreb</item>
      <item>SILICIJ  d.o.o.</item>
      <item>STUDENKA MARŠIĆ-ILIĆ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SILICIJ  d.o.o., OIB 59969255988, Drvinje 36,10000 Zagreb</item>
      <item>STUDENKA MARŠIĆ-ILIĆ, OIB 21774318349, DRVINJE 36,10000 Zagreb</item>
    </izvorni_sadrzaj>
    <derivirana_varijabla naziv="DomainObject.Predmet.SudioniciListAdressOIB_1">
      <item>FINA Regionalni centar Zagreb, OIB 85821130368, Trg svibanjskih žrtava 1995. 1,10000 Zagreb</item>
      <item>SILICIJ  d.o.o., OIB 59969255988, Drvinje 36,10000 Zagreb</item>
      <item>STUDENKA MARŠIĆ-ILIĆ, OIB 21774318349, DRVINJE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59969255988</item>
      <item>, OIB 21774318349</item>
    </izvorni_sadrzaj>
    <derivirana_varijabla naziv="DomainObject.Predmet.SudioniciListNazivOIB_1">
      <item>, OIB 85821130368</item>
      <item>, OIB 59969255988</item>
      <item>, OIB 21774318349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1302</properties:Characters>
  <properties:Lines>44</properties:Lines>
  <properties:Paragraphs>19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2016-01-05T08:01:00Z</cp:lastPrinted>
  <dcterms:modified xmlns:xsi="http://www.w3.org/2001/XMLSchema-instance" xsi:type="dcterms:W3CDTF">2016-01-05T08:01:00Z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