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7005" w14:paraId="a557005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9A09BE">
        <w:t>tupka nad dužnikom</w:t>
      </w:r>
      <w:r w:rsidR="009A09BE" w:rsidRPr="009A09BE">
        <w:t xml:space="preserve"> </w:t>
      </w:r>
      <w:r w:rsidR="009A09BE">
        <w:t>SAN MARINO zadruga za proizvodnju, posredovanje i poslovne usluge</w:t>
      </w:r>
      <w:r w:rsidR="002329EE">
        <w:t xml:space="preserve">, </w:t>
      </w:r>
      <w:r w:rsidR="009A09BE">
        <w:t>Drenovica 28, Novo Virje</w:t>
      </w:r>
      <w:r w:rsidR="003E0D32">
        <w:t>,</w:t>
      </w:r>
      <w:r w:rsidR="002329EE">
        <w:t xml:space="preserve"> OIB:</w:t>
      </w:r>
      <w:r w:rsidR="009A09BE" w:rsidRPr="009A09BE">
        <w:t xml:space="preserve"> </w:t>
      </w:r>
      <w:r w:rsidR="009A09BE">
        <w:t>55661878293</w:t>
      </w:r>
      <w:r w:rsidR="001B05AE">
        <w:t>,</w:t>
      </w:r>
      <w:r w:rsidR="00CA760E">
        <w:t xml:space="preserve"> </w:t>
      </w:r>
      <w:r w:rsidR="00F82D16">
        <w:t>dana</w:t>
      </w:r>
      <w:r w:rsidR="00C4131D">
        <w:t xml:space="preserve"> 27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9A09BE" w:rsidRPr="009A09BE">
        <w:t xml:space="preserve"> </w:t>
      </w:r>
      <w:r w:rsidR="009A09BE">
        <w:t>SAN MARINO zadruga za proizvodnju, posredovanje i poslovne usluge, Drenovica 28, Novo Virje, OIB:</w:t>
      </w:r>
      <w:r w:rsidR="009A09BE" w:rsidRPr="009A09BE">
        <w:t xml:space="preserve"> </w:t>
      </w:r>
      <w:r w:rsidR="009A09BE">
        <w:t>55661878293</w:t>
      </w:r>
      <w:r w:rsidR="002329EE">
        <w:t>,</w:t>
      </w:r>
      <w:r w:rsidR="00C4131D">
        <w:rPr>
          <w:szCs w:val="24"/>
        </w:rPr>
        <w:t xml:space="preserve"> s danom 27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C4131D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2329EE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9A09BE">
        <w:t>SAN MARINO zadruga za proizvodnju, posredovanje i poslovne usluge, Drenovica 28, Novo Virje, OIB:</w:t>
      </w:r>
      <w:r w:rsidR="009A09BE" w:rsidRPr="009A09BE">
        <w:t xml:space="preserve"> </w:t>
      </w:r>
      <w:r w:rsidR="009A09BE">
        <w:t>55661878293.</w:t>
      </w:r>
    </w:p>
    <w:p w:rsidRDefault="009A09BE" w:rsidP="00BD5D5B" w:rsidR="009A09BE">
      <w:pPr>
        <w:ind w:hanging="708" w:left="1413"/>
        <w:jc w:val="both"/>
      </w:pPr>
    </w:p>
    <w:p w:rsidRDefault="00BD5D5B" w:rsidP="00A11744" w:rsidR="00A11744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A11744">
        <w:t>Milan Bariša Obradović, Srebrnjak 20 B, Sveta Nedelja, OIB: 45619494339.</w:t>
      </w:r>
    </w:p>
    <w:p w:rsidRDefault="00A11744" w:rsidP="00213DB3" w:rsidR="00A11744">
      <w:pPr>
        <w:jc w:val="both"/>
      </w:pPr>
    </w:p>
    <w:p w:rsidRDefault="00D03264" w:rsidP="00A11744" w:rsidR="00213DB3">
      <w:pPr>
        <w:ind w:firstLine="705"/>
        <w:jc w:val="both"/>
        <w:rPr>
          <w:szCs w:val="24"/>
        </w:rPr>
      </w:pPr>
      <w:r>
        <w:t xml:space="preserve"> </w:t>
      </w:r>
      <w:r w:rsidR="00BD5D5B">
        <w:rPr>
          <w:szCs w:val="24"/>
        </w:rPr>
        <w:t>IV</w:t>
      </w:r>
      <w:r w:rsidR="00BD5D5B"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 w:rsidR="00BD5D5B"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 w:rsidR="00BD5D5B"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9A09BE" w:rsidRPr="009A09BE">
        <w:t xml:space="preserve"> </w:t>
      </w:r>
      <w:r w:rsidR="009A09BE">
        <w:t>SAN MARINO zadruga za proizvodnju, posredovanje i poslovne usluge, Drenovica 28, Novo Virje, OIB:</w:t>
      </w:r>
      <w:r w:rsidR="009A09BE" w:rsidRPr="009A09BE">
        <w:t xml:space="preserve"> </w:t>
      </w:r>
      <w:r w:rsidR="009A09BE">
        <w:t>55661878293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</w:t>
      </w:r>
      <w:r>
        <w:rPr>
          <w:szCs w:val="24"/>
        </w:rPr>
        <w:lastRenderedPageBreak/>
        <w:t xml:space="preserve">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C4131D">
        <w:rPr>
          <w:szCs w:val="24"/>
        </w:rPr>
        <w:t xml:space="preserve"> 27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BE6BA7" w:rsidR="00603BD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>Marija Levanić-Škerbić</w:t>
      </w: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9A09BE">
        <w:t>SAN MARINO zadruga za proizvodnju, posredovanje i poslovne usluge, Drenovica 28, 48355 Novo Virje</w:t>
      </w:r>
    </w:p>
    <w:p w:rsidRDefault="00AC315C" w:rsidP="002329EE" w:rsidR="00AC315C" w:rsidRPr="002329E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9A09BE">
        <w:rPr>
          <w:szCs w:val="24"/>
        </w:rPr>
        <w:t xml:space="preserve">Željko Bušić, </w:t>
      </w:r>
      <w:r w:rsidR="009A09BE">
        <w:t>Drenovica 28, 48355 Novo Virje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BE6BA7" w:rsidR="00BE6BA7">
      <w:pPr>
        <w:numPr>
          <w:ilvl w:val="0"/>
          <w:numId w:val="1"/>
        </w:numPr>
        <w:rPr>
          <w:szCs w:val="24"/>
        </w:rPr>
      </w:pPr>
      <w:r w:rsidRPr="00BE6BA7">
        <w:rPr>
          <w:szCs w:val="24"/>
        </w:rPr>
        <w:t>Ministarstvo financija, Porezna uprava, Područni ured Sjeve</w:t>
      </w:r>
      <w:r w:rsidR="005371AA" w:rsidRPr="00BE6BA7">
        <w:rPr>
          <w:szCs w:val="24"/>
        </w:rPr>
        <w:t>rn</w:t>
      </w:r>
      <w:r w:rsidR="005D6699" w:rsidRPr="00BE6BA7">
        <w:rPr>
          <w:szCs w:val="24"/>
        </w:rPr>
        <w:t>a Hrvats</w:t>
      </w:r>
      <w:r w:rsidR="00C4131D" w:rsidRPr="00BE6BA7">
        <w:rPr>
          <w:szCs w:val="24"/>
        </w:rPr>
        <w:t xml:space="preserve">ka, Ispostava </w:t>
      </w:r>
      <w:r w:rsidR="00BE6BA7">
        <w:rPr>
          <w:szCs w:val="24"/>
        </w:rPr>
        <w:t>Koprivnica, Koprivnica, Hrvatske državnosti 7</w:t>
      </w:r>
    </w:p>
    <w:p w:rsidRDefault="00213DB3" w:rsidP="00213DB3" w:rsidR="00C4131D" w:rsidRPr="00BE6BA7">
      <w:pPr>
        <w:numPr>
          <w:ilvl w:val="0"/>
          <w:numId w:val="1"/>
        </w:numPr>
        <w:rPr>
          <w:szCs w:val="24"/>
        </w:rPr>
      </w:pPr>
      <w:r w:rsidRPr="00BE6BA7">
        <w:rPr>
          <w:szCs w:val="24"/>
        </w:rPr>
        <w:t>Stečajni upravitelj</w:t>
      </w:r>
      <w:r w:rsidR="00670F24" w:rsidRPr="00BE6BA7">
        <w:rPr>
          <w:szCs w:val="24"/>
        </w:rPr>
        <w:t xml:space="preserve"> </w:t>
      </w:r>
      <w:r w:rsidR="00A11744">
        <w:t>Milan Bariša Obradović, Srebrnjak 20 B, 10431 Sveta Nedelja</w:t>
      </w:r>
    </w:p>
    <w:p w:rsidRDefault="008C60D6" w:rsidP="00213DB3" w:rsidR="00F82D16" w:rsidRPr="00C4131D">
      <w:pPr>
        <w:numPr>
          <w:ilvl w:val="0"/>
          <w:numId w:val="1"/>
        </w:numPr>
        <w:rPr>
          <w:szCs w:val="24"/>
        </w:rPr>
      </w:pPr>
      <w:r w:rsidRPr="00C4131D">
        <w:rPr>
          <w:szCs w:val="24"/>
        </w:rPr>
        <w:t>e- O</w:t>
      </w:r>
      <w:r w:rsidR="00F82D16" w:rsidRPr="00C4131D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D753E0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D9B" w:rsidP="006E5853" w:rsidR="00F45D9B">
      <w:r>
        <w:separator/>
      </w:r>
    </w:p>
  </w:endnote>
  <w:endnote w:id="0" w:type="continuationSeparator">
    <w:p w:rsidRDefault="00F45D9B" w:rsidP="006E5853" w:rsidR="00F45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D9B" w:rsidP="006E5853" w:rsidR="00F45D9B">
      <w:r>
        <w:separator/>
      </w:r>
    </w:p>
  </w:footnote>
  <w:footnote w:id="0" w:type="continuationSeparator">
    <w:p w:rsidRDefault="00F45D9B" w:rsidP="006E5853" w:rsidR="00F45D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9BE" w:rsidP="006E5853" w:rsidR="00BD5D5B">
    <w:pPr>
      <w:pStyle w:val="Zaglavlje"/>
      <w:jc w:val="right"/>
    </w:pPr>
    <w:r>
      <w:t>Poslovni broj: St-583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911A7"/>
    <w:rsid w:val="00095F63"/>
    <w:rsid w:val="000A16EA"/>
    <w:rsid w:val="000E130B"/>
    <w:rsid w:val="000F3268"/>
    <w:rsid w:val="00100876"/>
    <w:rsid w:val="001B05AE"/>
    <w:rsid w:val="001D29D2"/>
    <w:rsid w:val="00213DB3"/>
    <w:rsid w:val="002329EE"/>
    <w:rsid w:val="002435BA"/>
    <w:rsid w:val="002439C7"/>
    <w:rsid w:val="00262923"/>
    <w:rsid w:val="00335D24"/>
    <w:rsid w:val="00356B59"/>
    <w:rsid w:val="003828EB"/>
    <w:rsid w:val="003B48FF"/>
    <w:rsid w:val="003E0D32"/>
    <w:rsid w:val="00436A5A"/>
    <w:rsid w:val="00447B2E"/>
    <w:rsid w:val="004E26C3"/>
    <w:rsid w:val="004E2CB1"/>
    <w:rsid w:val="005371AA"/>
    <w:rsid w:val="00564CD4"/>
    <w:rsid w:val="00590F75"/>
    <w:rsid w:val="005A3EFC"/>
    <w:rsid w:val="005C6B69"/>
    <w:rsid w:val="005D6699"/>
    <w:rsid w:val="00603BD4"/>
    <w:rsid w:val="0062693C"/>
    <w:rsid w:val="00670F24"/>
    <w:rsid w:val="006842AE"/>
    <w:rsid w:val="006B07F7"/>
    <w:rsid w:val="006B087D"/>
    <w:rsid w:val="006E5853"/>
    <w:rsid w:val="007467AC"/>
    <w:rsid w:val="00791A89"/>
    <w:rsid w:val="007A646E"/>
    <w:rsid w:val="007D2555"/>
    <w:rsid w:val="00806A38"/>
    <w:rsid w:val="00833BFA"/>
    <w:rsid w:val="00842FEB"/>
    <w:rsid w:val="00850758"/>
    <w:rsid w:val="008C60D6"/>
    <w:rsid w:val="008D4E02"/>
    <w:rsid w:val="00990734"/>
    <w:rsid w:val="009A09BE"/>
    <w:rsid w:val="009E3C89"/>
    <w:rsid w:val="00A11744"/>
    <w:rsid w:val="00A55D6B"/>
    <w:rsid w:val="00A60097"/>
    <w:rsid w:val="00AC315C"/>
    <w:rsid w:val="00B12F61"/>
    <w:rsid w:val="00B1388D"/>
    <w:rsid w:val="00B327DC"/>
    <w:rsid w:val="00B62537"/>
    <w:rsid w:val="00B72CD2"/>
    <w:rsid w:val="00B76A79"/>
    <w:rsid w:val="00B80C91"/>
    <w:rsid w:val="00BC4D7A"/>
    <w:rsid w:val="00BD5D5B"/>
    <w:rsid w:val="00BD7494"/>
    <w:rsid w:val="00BE6BA7"/>
    <w:rsid w:val="00C322BE"/>
    <w:rsid w:val="00C4131D"/>
    <w:rsid w:val="00CA760E"/>
    <w:rsid w:val="00D03264"/>
    <w:rsid w:val="00D25C15"/>
    <w:rsid w:val="00D463E2"/>
    <w:rsid w:val="00D4718D"/>
    <w:rsid w:val="00D753E0"/>
    <w:rsid w:val="00D907BF"/>
    <w:rsid w:val="00DB26D8"/>
    <w:rsid w:val="00DD056A"/>
    <w:rsid w:val="00E21DDE"/>
    <w:rsid w:val="00E274EB"/>
    <w:rsid w:val="00E74DF1"/>
    <w:rsid w:val="00F27948"/>
    <w:rsid w:val="00F45D9B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1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1A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1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1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1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1A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1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1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St-583/2015</izvorni_sadrzaj>
    <derivirana_varijabla naziv="DomainObject.Predmet.OznakaBroj_1">St-583/2015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MARINO zadruga za proizvodnju, posredovanje i poslovne usluge zastupanog po punomoćniku Željko Bušić</izvorni_sadrzaj>
    <derivirana_varijabla naziv="DomainObject.Predmet.ProtustrankaFormated_1">  SAN MARINO zadruga za proizvodnju, posredovanje i poslovne usluge zastupanog po punomoćniku Željko Bušić</derivirana_varijabla>
  </DomainObject.Predmet.ProtustrankaFormated>
  <DomainObject.Predmet.ProtustrankaFormatedOIB>
    <izvorni_sadrzaj>  SAN MARINO zadruga za proizvodnju, posredovanje i poslovne usluge, OIB 55661878293 zastupanog po punomoćniku Željko Bušić</izvorni_sadrzaj>
    <derivirana_varijabla naziv="DomainObject.Predmet.ProtustrankaFormatedOIB_1">  SAN MARINO zadruga za proizvodnju, posredovanje i poslovne usluge, OIB 55661878293 zastupanog po punomoćniku Željko Bušić</derivirana_varijabla>
  </DomainObject.Predmet.ProtustrankaFormatedOIB>
  <DomainObject.Predmet.ProtustrankaFormatedWithAdress>
    <izvorni_sadrzaj> SAN MARINO zadruga za proizvodnju, posredovanje i poslovne usluge, Drenovica 28, 48350 Novo Virje zastupanog po punomoćniku Željko Bušić</izvorni_sadrzaj>
    <derivirana_varijabla naziv="DomainObject.Predmet.ProtustrankaFormatedWithAdress_1"> SAN MARINO zadruga za proizvodnju, posredovanje i poslovne usluge, Drenovica 28, 48350 Novo Virje zastupanog po punomoćniku Željko Bušić</derivirana_varijabla>
  </DomainObject.Predmet.ProtustrankaFormatedWithAdress>
  <DomainObject.Predmet.ProtustrankaFormatedWithAdressOIB>
    <izvorni_sadrzaj> SAN MARINO zadruga za proizvodnju, posredovanje i poslovne usluge, OIB 55661878293, Drenovica 28, 48350 Novo Virje zastupanog po punomoćniku Željko Bušić</izvorni_sadrzaj>
    <derivirana_varijabla naziv="DomainObject.Predmet.ProtustrankaFormatedWithAdressOIB_1"> SAN MARINO zadruga za proizvodnju, posredovanje i poslovne usluge, OIB 55661878293, Drenovica 28, 48350 Novo Virje zastupanog po punomoćniku Željko Bušić</derivirana_varijabla>
  </DomainObject.Predmet.ProtustrankaFormatedWithAdressOIB>
  <DomainObject.Predmet.ProtustrankaWithAdress>
    <izvorni_sadrzaj>SAN MARINO zadruga za proizvodnju, posredovanje i poslovne usluge Drenovica 28, 48350 Novo Virje</izvorni_sadrzaj>
    <derivirana_varijabla naziv="DomainObject.Predmet.ProtustrankaWithAdress_1">SAN MARINO zadruga za proizvodnju, posredovanje i poslovne usluge Drenovica 28, 48350 Novo Virje</derivirana_varijabla>
  </DomainObject.Predmet.ProtustrankaWithAdress>
  <DomainObject.Predmet.ProtustrankaWithAdressOIB>
    <izvorni_sadrzaj>SAN MARINO zadruga za proizvodnju, posredovanje i poslovne usluge, OIB 55661878293, Drenovica 28, 48350 Novo Virje</izvorni_sadrzaj>
    <derivirana_varijabla naziv="DomainObject.Predmet.ProtustrankaWithAdressOIB_1">SAN MARINO zadruga za proizvodnju, posredovanje i poslovne usluge, OIB 55661878293, Drenovica 28, 48350 Novo Virje</derivirana_varijabla>
  </DomainObject.Predmet.ProtustrankaWithAdressOIB>
  <DomainObject.Predmet.ProtustrankaNazivFormated>
    <izvorni_sadrzaj>SAN MARINO zadruga za proizvodnju, posredovanje i poslovne usluge</izvorni_sadrzaj>
    <derivirana_varijabla naziv="DomainObject.Predmet.ProtustrankaNazivFormated_1">SAN MARINO zadruga za proizvodnju, posredovanje i poslovne usluge</derivirana_varijabla>
  </DomainObject.Predmet.ProtustrankaNazivFormated>
  <DomainObject.Predmet.ProtustrankaNazivFormatedOIB>
    <izvorni_sadrzaj>SAN MARINO zadruga za proizvodnju, posredovanje i poslovne usluge, OIB 55661878293</izvorni_sadrzaj>
    <derivirana_varijabla naziv="DomainObject.Predmet.ProtustrankaNazivFormatedOIB_1">SAN MARINO zadruga za proizvodnju, posredovanje i poslovne usluge, OIB 55661878293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131741.77</izvorni_sadrzaj>
    <derivirana_varijabla naziv="DomainObject.Predmet.TrenutnaVrijednost_1">131741.77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 MARINO zadruga za proizvodnju, posredovanje i poslovne usluge zastupanog po punomoćniku Željko Bušić</item>
    </izvorni_sadrzaj>
    <derivirana_varijabla naziv="DomainObject.Predmet.ProtuStrankaListFormated_1">
      <item>SAN MARINO zadruga za proizvodnju, posredovanje i poslovne usluge zastupanog po punomoćniku Željko Bušić</item>
    </derivirana_varijabla>
  </DomainObject.Predmet.ProtuStrankaListFormated>
  <DomainObject.Predmet.ProtuStrankaListFormatedOIB>
    <izvorni_sadrzaj>
      <item>SAN MARINO zadruga za proizvodnju, posredovanje i poslovne usluge, OIB 55661878293 zastupanog po punomoćniku Željko Bušić</item>
    </izvorni_sadrzaj>
    <derivirana_varijabla naziv="DomainObject.Predmet.ProtuStrankaListFormatedOIB_1">
      <item>SAN MARINO zadruga za proizvodnju, posredovanje i poslovne usluge, OIB 55661878293 zastupanog po punomoćniku Željko Bušić</item>
    </derivirana_varijabla>
  </DomainObject.Predmet.ProtuStrankaListFormatedOIB>
  <DomainObject.Predmet.ProtuStrankaListFormatedWithAdress>
    <izvorni_sadrzaj>
      <item>SAN MARINO zadruga za proizvodnju, posredovanje i poslovne usluge, Drenovica 28, 48350 Novo Virje zastupanog po punomoćniku Željko Bušić</item>
    </izvorni_sadrzaj>
    <derivirana_varijabla naziv="DomainObject.Predmet.ProtuStrankaListFormatedWithAdress_1">
      <item>SAN MARINO zadruga za proizvodnju, posredovanje i poslovne usluge, Drenovica 28, 48350 Novo Virje zastupanog po punomoćniku Željko Bušić</item>
    </derivirana_varijabla>
  </DomainObject.Predmet.ProtuStrankaListFormatedWithAdress>
  <DomainObject.Predmet.ProtuStrankaListFormatedWithAdressOIB>
    <izvorni_sadrzaj>
      <item>SAN MARINO zadruga za proizvodnju, posredovanje i poslovne usluge, OIB 55661878293, Drenovica 28, 48350 Novo Virje zastupanog po punomoćniku Željko Bušić</item>
    </izvorni_sadrzaj>
    <derivirana_varijabla naziv="DomainObject.Predmet.ProtuStrankaListFormatedWithAdressOIB_1">
      <item>SAN MARINO zadruga za proizvodnju, posredovanje i poslovne usluge, OIB 55661878293, Drenovica 28, 48350 Novo Virje zastupanog po punomoćniku Željko Bušić</item>
    </derivirana_varijabla>
  </DomainObject.Predmet.ProtuStrankaListFormatedWithAdressOIB>
  <DomainObject.Predmet.ProtuStrankaListNazivFormated>
    <izvorni_sadrzaj>
      <item>SAN MARINO zadruga za proizvodnju, posredovanje i poslovne usluge</item>
    </izvorni_sadrzaj>
    <derivirana_varijabla naziv="DomainObject.Predmet.ProtuStrankaListNazivFormated_1">
      <item>SAN MARINO zadruga za proizvodnju, posredovanje i poslovne usluge</item>
    </derivirana_varijabla>
  </DomainObject.Predmet.ProtuStrankaListNazivFormated>
  <DomainObject.Predmet.ProtuStrankaListNazivFormatedOIB>
    <izvorni_sadrzaj>
      <item>SAN MARINO zadruga za proizvodnju, posredovanje i poslovne usluge, OIB 55661878293</item>
    </izvorni_sadrzaj>
    <derivirana_varijabla naziv="DomainObject.Predmet.ProtuStrankaListNazivFormatedOIB_1">
      <item>SAN MARINO zadruga za proizvodnju, posredovanje i poslovne usluge, OIB 55661878293</item>
    </derivirana_varijabla>
  </DomainObject.Predmet.ProtuStrankaListNazivFormatedOIB>
  <DomainObject.Predmet.OstaliListFormated>
    <izvorni_sadrzaj>
      <item>E-oglasna ploča</item>
      <item>Sudski registar, Trgovački sud u Varaždinu</item>
      <item>Željko Bušić punomoćnik sudionika u postupku SAN MARINO zadruga za proizvodnju, posredovanje i poslovne usluge</item>
    </izvorni_sadrzaj>
    <derivirana_varijabla naziv="DomainObject.Predmet.OstaliListFormated_1">
      <item>E-oglasna ploča</item>
      <item>Sudski registar, Trgovački sud u Varaždinu</item>
      <item>Željko Bušić punomoćnik sudionika u postupku SAN MARINO zadruga za proizvodnju, posredovanje i poslovne usluge</item>
    </derivirana_varijabla>
  </DomainObject.Predmet.OstaliListFormated>
  <DomainObject.Predmet.OstaliListFormatedOIB>
    <izvorni_sadrzaj>
      <item>E-oglasna ploča</item>
      <item>Sudski registar, Trgovački sud u Varaždinu</item>
      <item>Željko Bušić punomoćnik sudionika u postupku SAN MARINO zadruga za proizvodnju, posredovanje i poslovne usluge</item>
    </izvorni_sadrzaj>
    <derivirana_varijabla naziv="DomainObject.Predmet.OstaliListFormatedOIB_1">
      <item>E-oglasna ploča</item>
      <item>Sudski registar, Trgovački sud u Varaždinu</item>
      <item>Željko Bušić punomoćnik sudionika u postupku SAN MARINO zadruga za proizvodnju, posredovanje i poslovne usluge</item>
    </derivirana_varijabla>
  </DomainObject.Predmet.OstaliListFormatedOIB>
  <DomainObject.Predmet.OstaliListFormatedWithAdress>
    <izvorni_sadrzaj>
      <item>E-oglasna ploča</item>
      <item>Sudski registar, Trgovački sud u Varaždinu</item>
      <item>Željko Bušić punomoćnik sudionika u postupku SAN MARINO zadruga za proizvodnju, posredovanje i poslovne usluge</item>
    </izvorni_sadrzaj>
    <derivirana_varijabla naziv="DomainObject.Predmet.OstaliListFormatedWithAdress_1">
      <item>E-oglasna ploča</item>
      <item>Sudski registar, Trgovački sud u Varaždinu</item>
      <item>Željko Bušić punomoćnik sudionika u postupku SAN MARINO zadruga za proizvodnju, posredovanje i poslovne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Željko Bušić punomoćnik sudionika u postupku SAN MARINO zadruga za proizvodnju, posredovanje i poslovne usluge</item>
    </izvorni_sadrzaj>
    <derivirana_varijabla naziv="DomainObject.Predmet.OstaliListFormatedWithAdressOIB_1">
      <item>E-oglasna ploča</item>
      <item>Sudski registar, Trgovački sud u Varaždinu</item>
      <item>Željko Bušić punomoćnik sudionika u postupku SAN MARINO zadruga za proizvodnju, posredovanje i poslovne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Željko Bušić</item>
    </izvorni_sadrzaj>
    <derivirana_varijabla naziv="DomainObject.Predmet.OstaliListNazivFormated_1">
      <item>E-oglasna ploča</item>
      <item>Sudski registar, Trgovački sud u Varaždinu</item>
      <item>Željko Bušić</item>
    </derivirana_varijabla>
  </DomainObject.Predmet.OstaliListNazivFormated>
  <DomainObject.Predmet.OstaliListNazivFormatedOIB>
    <izvorni_sadrzaj>
      <item>E-oglasna ploča</item>
      <item>Sudski registar, Trgovački sud u Varaždinu</item>
      <item>Željko Bušić</item>
    </izvorni_sadrzaj>
    <derivirana_varijabla naziv="DomainObject.Predmet.OstaliListNazivFormatedOIB_1">
      <item>E-oglasna ploča</item>
      <item>Sudski registar, Trgovački sud u Varaždinu</item>
      <item>Željko Bušić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 MARINO zadruga za proizvodnju, posredovanje i poslovne usluge</izvorni_sadrzaj>
    <derivirana_varijabla naziv="DomainObject.Predmet.ProtustrankaIDrugi_1">SAN MARINO zadruga za proizvodnju, posredovanje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SAN MARINO zadruga za proizvodnju, posredovanje i poslovne usluge, OIB 55661878293, Drenovica 28, 48350 Novo Virje</izvorni_sadrzaj>
    <derivirana_varijabla naziv="DomainObject.Predmet.ProtustrankaIDrugiAdressOIB_1">SAN MARINO zadruga za proizvodnju, posredovanje i poslovne usluge, OIB 55661878293, Drenovica 28, 48350 Novo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SAN MARINO zadruga za proizvodnju, posredovanje i poslovne usluge</item>
      <item>E-oglasna ploča</item>
      <item>Sudski registar, Trgovački sud u Varaždinu</item>
      <item>Željko Bušić</item>
    </izvorni_sadrzaj>
    <derivirana_varijabla naziv="DomainObject.Predmet.SudioniciListNaziv_1">
      <item>Financijska agencija</item>
      <item>SAN MARINO zadruga za proizvodnju, posredovanje i poslovne usluge</item>
      <item>E-oglasna ploča</item>
      <item>Sudski registar, Trgovački sud u Varaždinu</item>
      <item>Željko Bušić</item>
    </derivirana_varijabla>
  </DomainObject.Predmet.SudioniciListNaziv>
  <DomainObject.Predmet.SudioniciListAdressOIB>
    <izvorni_sadrzaj>
      <item>Financijska agencija, OIB 85821130368, A. Cesarca 2,42000 Varaždin</item>
      <item>SAN MARINO zadruga za proizvodnju, posredovanje i poslovne usluge, OIB 55661878293, Drenovica 28,48350 Novo Virje</item>
      <item>E-oglasna ploča</item>
      <item>Sudski registar, Trgovački sud u Varaždinu</item>
      <item>Željko Bušić</item>
    </izvorni_sadrzaj>
    <derivirana_varijabla naziv="DomainObject.Predmet.SudioniciListAdressOIB_1">
      <item>Financijska agencija, OIB 85821130368, A. Cesarca 2,42000 Varaždin</item>
      <item>SAN MARINO zadruga za proizvodnju, posredovanje i poslovne usluge, OIB 55661878293, Drenovica 28,48350 Novo Virje</item>
      <item>E-oglasna ploča</item>
      <item>Sudski registar, Trgovački sud u Varaždinu</item>
      <item>Željko Bušić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55661878293</item>
      <item>, OIB null</item>
      <item>, OIB null</item>
      <item>, OIB null</item>
    </izvorni_sadrzaj>
    <derivirana_varijabla naziv="DomainObject.Predmet.SudioniciListNazivOIB_1">
      <item>, OIB 85821130368</item>
      <item>, OIB 55661878293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3056</properties:Characters>
  <properties:Lines>86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2016-01-27T09:36:00Z</dcterms:created>
  <dc:creator>Ljubica Makovec</dc:creator>
  <cp:lastModifiedBy>Maja Marčec</cp:lastModifiedBy>
  <cp:lastPrinted>2016-01-27T11:41:00Z</cp:lastPrinted>
  <dcterms:modified xmlns:xsi="http://www.w3.org/2001/XMLSchema-instance" xsi:type="dcterms:W3CDTF">2016-01-27T11:49:00Z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