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e9e9" w14:paraId="6d1e9e9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9A2BB6">
        <w:rPr>
          <w:rFonts w:hAnsi="Times New Roman" w:ascii="Times New Roman"/>
        </w:rPr>
        <w:t>48. St-3203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9A2BB6" w:rsidRPr="009A2BB6">
        <w:rPr>
          <w:rFonts w:hAnsi="Times New Roman" w:ascii="Times New Roman"/>
        </w:rPr>
        <w:t>LESKO-AGRO d.o.o. Sveti Križ Začretje, Ulica Đurkin Petra b.b., OIB: 59573128435  MBS: 080701811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A01127">
        <w:rPr>
          <w:rFonts w:hAnsi="Times New Roman" w:ascii="Times New Roman"/>
        </w:rPr>
        <w:t>23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9A2BB6" w:rsidRPr="009A2BB6">
        <w:rPr>
          <w:rFonts w:hAnsi="Times New Roman" w:ascii="Times New Roman"/>
        </w:rPr>
        <w:t>LESKO-AGRO d.o.o. Sveti Križ Začretje, Ulica Đurkin Petra b.b., OIB: 59573128435  MBS: 080701811</w:t>
      </w:r>
      <w:r w:rsidR="00A01127">
        <w:rPr>
          <w:rFonts w:hAnsi="Times New Roman" w:ascii="Times New Roman"/>
        </w:rPr>
        <w:t xml:space="preserve"> dana 23</w:t>
      </w:r>
      <w:r w:rsidR="007D07A2" w:rsidRPr="008F27CC">
        <w:rPr>
          <w:rFonts w:hAnsi="Times New Roman" w:ascii="Times New Roman"/>
        </w:rPr>
        <w:t xml:space="preserve">. svibnja 2017. </w:t>
      </w:r>
      <w:r w:rsidR="00A01127">
        <w:rPr>
          <w:rFonts w:hAnsi="Times New Roman" w:ascii="Times New Roman"/>
        </w:rPr>
        <w:t xml:space="preserve">u 15,00 </w:t>
      </w:r>
      <w:r w:rsidR="00FF0A52" w:rsidRPr="008F27CC">
        <w:rPr>
          <w:rFonts w:hAnsi="Times New Roman" w:ascii="Times New Roman"/>
        </w:rPr>
        <w:t xml:space="preserve">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Vidonija Miletić Plukavec</w:t>
      </w:r>
      <w:r w:rsidR="00680DD6" w:rsidRPr="00680DD6">
        <w:rPr>
          <w:rFonts w:hAnsi="Times New Roman" w:ascii="Times New Roman"/>
        </w:rPr>
        <w:t xml:space="preserve">, OIB: </w:t>
      </w:r>
      <w:r w:rsidR="009A2BB6">
        <w:rPr>
          <w:rFonts w:hAnsi="Times New Roman" w:ascii="Times New Roman"/>
        </w:rPr>
        <w:t>05863527189</w:t>
      </w:r>
      <w:r w:rsidR="00680DD6">
        <w:rPr>
          <w:rFonts w:hAnsi="Times New Roman" w:ascii="Times New Roman"/>
        </w:rPr>
        <w:t xml:space="preserve">, </w:t>
      </w:r>
      <w:r w:rsidR="009A2BB6">
        <w:rPr>
          <w:rFonts w:hAnsi="Times New Roman" w:ascii="Times New Roman"/>
        </w:rPr>
        <w:t>Pirovec Gornji 24, Zagreb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9A2BB6" w:rsidRPr="009A2BB6">
        <w:rPr>
          <w:rFonts w:hAnsi="Times New Roman" w:ascii="Times New Roman"/>
        </w:rPr>
        <w:t>LESKO-AGRO d.o.o. Sveti Križ Začretje, Ulica Đurkin Petra b.b., OIB: 59573128435  MBS: 080701811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9A2BB6" w:rsidRPr="009A2BB6">
        <w:rPr>
          <w:rFonts w:hAnsi="Times New Roman" w:ascii="Times New Roman"/>
        </w:rPr>
        <w:t>LESKO-AGRO d.o.o. Sveti Križ Začretje, Ulica Đurkin Petra b.b., OIB: 59573128435  MBS: 080701811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A01127" w:rsidP="00A01127" w:rsidR="00464385" w:rsidRPr="008F27CC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</w:t>
      </w:r>
      <w:r w:rsidR="00464385"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A2BB6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9A2BB6">
        <w:rPr>
          <w:rFonts w:hAnsi="Times New Roman" w:ascii="Times New Roman"/>
        </w:rPr>
        <w:t>03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9A2BB6" w:rsidRPr="009A2BB6">
        <w:rPr>
          <w:rFonts w:hAnsi="Times New Roman" w:ascii="Times New Roman"/>
        </w:rPr>
        <w:t>LESKO-AGRO d.o.o. Sveti Križ Začretje, Ulica Đurkin Petra b.b., OIB: 59573128435  MBS: 080701811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680DD6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F542B">
        <w:rPr>
          <w:rFonts w:hAnsi="Times New Roman" w:ascii="Times New Roman"/>
        </w:rPr>
        <w:t>1</w:t>
      </w:r>
      <w:r w:rsidR="00DC2885" w:rsidRPr="008F27CC">
        <w:rPr>
          <w:rFonts w:hAnsi="Times New Roman" w:ascii="Times New Roman"/>
        </w:rPr>
        <w:t xml:space="preserve">. </w:t>
      </w:r>
      <w:r w:rsidR="00680DD6">
        <w:rPr>
          <w:rFonts w:hAnsi="Times New Roman" w:ascii="Times New Roman"/>
        </w:rPr>
        <w:t>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680DD6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A2BB6">
        <w:rPr>
          <w:rFonts w:hAnsi="Times New Roman" w:ascii="Times New Roman"/>
        </w:rPr>
        <w:t xml:space="preserve">1545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9A2BB6">
        <w:rPr>
          <w:rFonts w:hAnsi="Times New Roman" w:ascii="Times New Roman"/>
        </w:rPr>
        <w:t>466.728,15 kn</w:t>
      </w:r>
      <w:r w:rsidR="00DC2885" w:rsidRPr="008F27CC">
        <w:rPr>
          <w:rFonts w:hAnsi="Times New Roman" w:ascii="Times New Roman"/>
        </w:rPr>
        <w:t xml:space="preserve"> te da ima </w:t>
      </w:r>
      <w:r w:rsidR="00680DD6">
        <w:rPr>
          <w:rFonts w:hAnsi="Times New Roman" w:ascii="Times New Roman"/>
        </w:rPr>
        <w:t xml:space="preserve">jednog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680DD6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 xml:space="preserve">. </w:t>
      </w:r>
      <w:r w:rsidR="00680DD6">
        <w:rPr>
          <w:rFonts w:hAnsi="Times New Roman" w:ascii="Times New Roman"/>
        </w:rPr>
        <w:t>ožujka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4</w:t>
      </w:r>
      <w:r w:rsidR="008F27CC" w:rsidRPr="008F27CC">
        <w:rPr>
          <w:rFonts w:hAnsi="Times New Roman" w:ascii="Times New Roman"/>
        </w:rPr>
        <w:t xml:space="preserve">. </w:t>
      </w:r>
      <w:r w:rsidR="009A2BB6">
        <w:rPr>
          <w:rFonts w:hAnsi="Times New Roman" w:ascii="Times New Roman"/>
        </w:rPr>
        <w:t xml:space="preserve">travnja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137386">
        <w:rPr>
          <w:rFonts w:hAnsi="Times New Roman" w:ascii="Times New Roman"/>
        </w:rPr>
        <w:t>1</w:t>
      </w:r>
      <w:r w:rsidR="009A2BB6">
        <w:rPr>
          <w:rFonts w:hAnsi="Times New Roman" w:ascii="Times New Roman"/>
        </w:rPr>
        <w:t>6</w:t>
      </w:r>
      <w:r w:rsidR="008F27CC" w:rsidRPr="008F27CC">
        <w:rPr>
          <w:rFonts w:hAnsi="Times New Roman" w:ascii="Times New Roman"/>
        </w:rPr>
        <w:t>.0</w:t>
      </w:r>
      <w:r w:rsidR="00137386">
        <w:rPr>
          <w:rFonts w:hAnsi="Times New Roman" w:ascii="Times New Roman"/>
        </w:rPr>
        <w:t>3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je dostavila </w:t>
      </w:r>
      <w:r w:rsidR="00680DD6">
        <w:rPr>
          <w:rFonts w:hAnsi="Times New Roman" w:ascii="Times New Roman"/>
        </w:rPr>
        <w:lastRenderedPageBreak/>
        <w:t>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680DD6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680DD6">
        <w:rPr>
          <w:rFonts w:hAnsi="Times New Roman" w:ascii="Times New Roman"/>
        </w:rPr>
        <w:t>4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01127">
        <w:rPr>
          <w:rFonts w:hAnsi="Times New Roman" w:ascii="Times New Roman"/>
        </w:rPr>
        <w:t>23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A01127" w:rsidP="007F631F" w:rsidR="00A01127">
      <w:pPr>
        <w:jc w:val="both"/>
        <w:rPr>
          <w:rFonts w:hAnsi="Times New Roman" w:ascii="Times New Roman"/>
        </w:rPr>
      </w:pPr>
    </w:p>
    <w:p w:rsidRDefault="00A01127" w:rsidP="007F631F" w:rsidR="00A01127">
      <w:pPr>
        <w:jc w:val="both"/>
        <w:rPr>
          <w:rFonts w:hAnsi="Times New Roman" w:ascii="Times New Roman"/>
        </w:rPr>
      </w:pPr>
    </w:p>
    <w:p w:rsidRDefault="00A01127" w:rsidP="007F631F" w:rsidR="00A01127">
      <w:pPr>
        <w:jc w:val="both"/>
        <w:rPr>
          <w:rFonts w:hAnsi="Times New Roman" w:ascii="Times New Roman"/>
        </w:rPr>
      </w:pPr>
    </w:p>
    <w:p w:rsidRDefault="00A01127" w:rsidP="007F631F" w:rsidR="00A01127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A01127" w:rsidP="00A01127" w:rsidR="00A01127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A01127" w:rsidP="00A01127" w:rsidR="00A01127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A01127" w:rsidP="00A01127" w:rsidR="00A01127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A01127" w:rsidP="00A01127" w:rsidR="00A01127" w:rsidRPr="008F27CC">
      <w:pPr>
        <w:ind w:firstLine="720"/>
        <w:jc w:val="right"/>
        <w:rPr>
          <w:rFonts w:hAnsi="Times New Roman" w:ascii="Times New Roman"/>
        </w:rPr>
      </w:pPr>
    </w:p>
    <w:p w:rsidRDefault="00630958" w:rsidP="00A01127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B6E" w:rsidR="00266B6E">
      <w:r>
        <w:separator/>
      </w:r>
    </w:p>
  </w:endnote>
  <w:endnote w:id="0" w:type="continuationSeparator">
    <w:p w:rsidRDefault="00266B6E" w:rsidR="00266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B6E" w:rsidR="00266B6E">
      <w:r>
        <w:separator/>
      </w:r>
    </w:p>
  </w:footnote>
  <w:footnote w:id="0" w:type="continuationSeparator">
    <w:p w:rsidRDefault="00266B6E" w:rsidR="00266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2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01127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9A2BB6">
      <w:rPr>
        <w:rFonts w:hAnsi="Times New Roman" w:ascii="Times New Roman"/>
      </w:rPr>
      <w:t>3203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2CF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33906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E0F8E"/>
    <w:rsid w:val="00A01127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St-3203/2016</izvorni_sadrzaj>
    <derivirana_varijabla naziv="DomainObject.Predmet.OznakaBroj_1">St-3203/2016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LESKO-AGRO d.o.o. zastupanog po punomoćniku Dragutin Leško</izvorni_sadrzaj>
    <derivirana_varijabla naziv="DomainObject.Predmet.ProtustrankaFormated_1">  LESKO-AGRO d.o.o. zastupanog po punomoćniku Dragutin Leško</derivirana_varijabla>
  </DomainObject.Predmet.ProtustrankaFormated>
  <DomainObject.Predmet.ProtustrankaFormatedOIB>
    <izvorni_sadrzaj>  LESKO-AGRO d.o.o., OIB 59573128435 zastupanog po punomoćniku Dragutin Leško</izvorni_sadrzaj>
    <derivirana_varijabla naziv="DomainObject.Predmet.ProtustrankaFormatedOIB_1">  LESKO-AGRO d.o.o., OIB 59573128435 zastupanog po punomoćniku Dragutin Leško</derivirana_varijabla>
  </DomainObject.Predmet.ProtustrankaFormatedOIB>
  <DomainObject.Predmet.ProtustrankaFormatedWithAdress>
    <izvorni_sadrzaj> LESKO-AGRO d.o.o., Ulica Đurkin Petra b.b., 49223 Sveti Križ Začretje zastupanog po punomoćniku Dragutin Leško</izvorni_sadrzaj>
    <derivirana_varijabla naziv="DomainObject.Predmet.ProtustrankaFormatedWithAdress_1"> LESKO-AGRO d.o.o., Ulica Đurkin Petra b.b., 49223 Sveti Križ Začretje zastupanog po punomoćniku Dragutin Leško</derivirana_varijabla>
  </DomainObject.Predmet.ProtustrankaFormatedWithAdress>
  <DomainObject.Predmet.ProtustrankaFormatedWithAdressOIB>
    <izvorni_sadrzaj> LESKO-AGRO d.o.o., OIB 59573128435, Ulica Đurkin Petra b.b., 49223 Sveti Križ Začretje zastupanog po punomoćniku Dragutin Leško</izvorni_sadrzaj>
    <derivirana_varijabla naziv="DomainObject.Predmet.ProtustrankaFormatedWithAdressOIB_1"> LESKO-AGRO d.o.o., OIB 59573128435, Ulica Đurkin Petra b.b., 49223 Sveti Križ Začretje zastupanog po punomoćniku Dragutin Leško</derivirana_varijabla>
  </DomainObject.Predmet.ProtustrankaFormatedWithAdressOIB>
  <DomainObject.Predmet.ProtustrankaWithAdress>
    <izvorni_sadrzaj>LESKO-AGRO d.o.o. Ulica Đurkin Petra b.b., 49223 Sveti Križ Začretje</izvorni_sadrzaj>
    <derivirana_varijabla naziv="DomainObject.Predmet.ProtustrankaWithAdress_1">LESKO-AGRO d.o.o. Ulica Đurkin Petra b.b., 49223 Sveti Križ Začretje</derivirana_varijabla>
  </DomainObject.Predmet.ProtustrankaWithAdress>
  <DomainObject.Predmet.ProtustrankaWithAdressOIB>
    <izvorni_sadrzaj>LESKO-AGRO d.o.o., OIB 59573128435, Ulica Đurkin Petra b.b., 49223 Sveti Križ Začretje</izvorni_sadrzaj>
    <derivirana_varijabla naziv="DomainObject.Predmet.ProtustrankaWithAdressOIB_1">LESKO-AGRO d.o.o., OIB 59573128435, Ulica Đurkin Petra b.b., 49223 Sveti Križ Začretje</derivirana_varijabla>
  </DomainObject.Predmet.ProtustrankaWithAdressOIB>
  <DomainObject.Predmet.ProtustrankaNazivFormated>
    <izvorni_sadrzaj>LESKO-AGRO d.o.o.</izvorni_sadrzaj>
    <derivirana_varijabla naziv="DomainObject.Predmet.ProtustrankaNazivFormated_1">LESKO-AGRO d.o.o.</derivirana_varijabla>
  </DomainObject.Predmet.ProtustrankaNazivFormated>
  <DomainObject.Predmet.ProtustrankaNazivFormatedOIB>
    <izvorni_sadrzaj>LESKO-AGRO d.o.o., OIB 59573128435</izvorni_sadrzaj>
    <derivirana_varijabla naziv="DomainObject.Predmet.ProtustrankaNazivFormatedOIB_1">LESKO-AGRO d.o.o., OIB 59573128435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Dragutin Leško; Darinka Leško</izvorni_sadrzaj>
    <derivirana_varijabla naziv="DomainObject.Predmet.StrankaFormated_1">  FINA Regionalni centar Zagreb; Dragutin Leško; Darinka Leško</derivirana_varijabla>
  </DomainObject.Predmet.StrankaFormated>
  <DomainObject.Predmet.StrankaFormatedOIB>
    <izvorni_sadrzaj>  FINA Regionalni centar Zagreb, OIB 85821130368; Dragutin Leško, OIB 19092766131; Darinka Leško, OIB 57346320747</izvorni_sadrzaj>
    <derivirana_varijabla naziv="DomainObject.Predmet.StrankaFormatedOIB_1">  FINA Regionalni centar Zagreb, OIB 85821130368; Dragutin Leško, OIB 19092766131; Darinka Leško, OIB 57346320747</derivirana_varijabla>
  </DomainObject.Predmet.StrankaFormatedOIB>
  <DomainObject.Predmet.StrankaFormatedWithAdress>
    <izvorni_sadrzaj> FINA Regionalni centar Zagreb, Trg svibanjskih žrtava 1995. br. 1, 10000 Zagreb; Dragutin Leško, Donja Pačetina 66, 49223 Donja Pačetina; Darinka Leško, Donja Pačetina 55, 49223 Donja Pačetina</izvorni_sadrzaj>
    <derivirana_varijabla naziv="DomainObject.Predmet.StrankaFormatedWithAdress_1"> FINA Regionalni centar Zagreb, Trg svibanjskih žrtava 1995. br. 1, 10000 Zagreb; Dragutin Leško, Donja Pačetina 66, 49223 Donja Pačetina; Darinka Leško, Donja Pačetina 55, 49223 Donja Pačetina</derivirana_varijabla>
  </DomainObject.Predmet.StrankaFormatedWithAdress>
  <DomainObject.Predmet.StrankaFormatedWithAdressOIB>
    <izvorni_sadrzaj> FINA Regionalni centar Zagreb, OIB 85821130368, Trg svibanjskih žrtava 1995. br. 1, 10000 Zagreb; Dragutin Leško, OIB 19092766131, Donja Pačetina 66, 49223 Donja Pačetina; Darinka Leško, OIB 57346320747, Donja Pačetina 55, 49223 Donja Pačetina</izvorni_sadrzaj>
    <derivirana_varijabla naziv="DomainObject.Predmet.StrankaFormatedWithAdressOIB_1"> FINA Regionalni centar Zagreb, OIB 85821130368, Trg svibanjskih žrtava 1995. br. 1, 10000 Zagreb; Dragutin Leško, OIB 19092766131, Donja Pačetina 66, 49223 Donja Pačetina; Darinka Leško, OIB 57346320747, Donja Pačetina 55, 49223 Donja Pačetina</derivirana_varijabla>
  </DomainObject.Predmet.StrankaFormatedWithAdressOIB>
  <DomainObject.Predmet.StrankaWithAdress>
    <izvorni_sadrzaj>FINA Regionalni centar Zagreb Trg svibanjskih žrtava 1995. br. 1,10000 Zagreb,Dragutin Leško Donja Pačetina 66,49223 Donja Pačetina,Darinka Leško Donja Pačetina 55,49223 Donja Pačetina</izvorni_sadrzaj>
    <derivirana_varijabla naziv="DomainObject.Predmet.StrankaWithAdress_1">FINA Regionalni centar Zagreb Trg svibanjskih žrtava 1995. br. 1,10000 Zagreb,Dragutin Leško Donja Pačetina 66,49223 Donja Pačetina,Darinka Leško Donja Pačetina 55,49223 Donja Pačetina</derivirana_varijabla>
  </DomainObject.Predmet.StrankaWithAdress>
  <DomainObject.Predmet.StrankaWithAdressOIB>
    <izvorni_sadrzaj>FINA Regionalni centar Zagreb, OIB 85821130368, Trg svibanjskih žrtava 1995. br. 1,10000 Zagreb,Dragutin Leško, OIB 19092766131, Donja Pačetina 66,49223 Donja Pačetina,Darinka Leško, OIB 57346320747, Donja Pačetina 55,49223 Donja Pačetina</izvorni_sadrzaj>
    <derivirana_varijabla naziv="DomainObject.Predmet.StrankaWithAdressOIB_1">FINA Regionalni centar Zagreb, OIB 85821130368, Trg svibanjskih žrtava 1995. br. 1,10000 Zagreb,Dragutin Leško, OIB 19092766131, Donja Pačetina 66,49223 Donja Pačetina,Darinka Leško, OIB 57346320747, Donja Pačetina 55,49223 Donja Pačetina</derivirana_varijabla>
  </DomainObject.Predmet.StrankaWithAdressOIB>
  <DomainObject.Predmet.StrankaNazivFormated>
    <izvorni_sadrzaj>FINA Regionalni centar Zagreb,Dragutin Leško,Darinka Leško</izvorni_sadrzaj>
    <derivirana_varijabla naziv="DomainObject.Predmet.StrankaNazivFormated_1">FINA Regionalni centar Zagreb,Dragutin Leško,Darinka Leško</derivirana_varijabla>
  </DomainObject.Predmet.StrankaNazivFormated>
  <DomainObject.Predmet.StrankaNazivFormatedOIB>
    <izvorni_sadrzaj>FINA Regionalni centar Zagreb, OIB 85821130368,Dragutin Leško, OIB 19092766131,Darinka Leško, OIB 57346320747</izvorni_sadrzaj>
    <derivirana_varijabla naziv="DomainObject.Predmet.StrankaNazivFormatedOIB_1">FINA Regionalni centar Zagreb, OIB 85821130368,Dragutin Leško, OIB 19092766131,Darinka Leško, OIB 57346320747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Dragutin Leško</item>
      <item>Darinka Leško</item>
    </izvorni_sadrzaj>
    <derivirana_varijabla naziv="DomainObject.Predmet.StrankaListFormated_1">
      <item>FINA Regionalni centar Zagreb</item>
      <item>Dragutin Leško</item>
      <item>Darinka Leško</item>
    </derivirana_varijabla>
  </DomainObject.Predmet.StrankaListFormated>
  <DomainObject.Predmet.StrankaListFormatedOIB>
    <izvorni_sadrzaj>
      <item>FINA Regionalni centar Zagreb, OIB 85821130368</item>
      <item>Dragutin Leško, OIB 19092766131</item>
      <item>Darinka Leško, OIB 57346320747</item>
    </izvorni_sadrzaj>
    <derivirana_varijabla naziv="DomainObject.Predmet.StrankaListFormatedOIB_1">
      <item>FINA Regionalni centar Zagreb, OIB 85821130368</item>
      <item>Dragutin Leško, OIB 19092766131</item>
      <item>Darinka Leško, OIB 57346320747</item>
    </derivirana_varijabla>
  </DomainObject.Predmet.StrankaListFormatedOIB>
  <DomainObject.Predmet.StrankaListFormatedWithAdress>
    <izvorni_sadrzaj>
      <item>FINA Regionalni centar Zagreb, Trg svibanjskih žrtava 1995. br. 1, 10000 Zagreb</item>
      <item>Dragutin Leško, Donja Pačetina 66, 49223 Donja Pačetina</item>
      <item>Darinka Leško, Donja Pačetina 55, 49223 Donja Pačetina</item>
    </izvorni_sadrzaj>
    <derivirana_varijabla naziv="DomainObject.Predmet.StrankaListFormatedWithAdress_1">
      <item>FINA Regionalni centar Zagreb, Trg svibanjskih žrtava 1995. br. 1, 10000 Zagreb</item>
      <item>Dragutin Leško, Donja Pačetina 66, 49223 Donja Pačetina</item>
      <item>Darinka Leško, Donja Pačetina 55, 49223 Donja Pačetina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Dragutin Leško, OIB 19092766131, Donja Pačetina 66, 49223 Donja Pačetina</item>
      <item>Darinka Leško, OIB 57346320747, Donja Pačetina 55, 49223 Donja Pačetina</item>
    </izvorni_sadrzaj>
    <derivirana_varijabla naziv="DomainObject.Predmet.StrankaListFormatedWithAdressOIB_1">
      <item>FINA Regionalni centar Zagreb, OIB 85821130368, Trg svibanjskih žrtava 1995. br. 1, 10000 Zagreb</item>
      <item>Dragutin Leško, OIB 19092766131, Donja Pačetina 66, 49223 Donja Pačetina</item>
      <item>Darinka Leško, OIB 57346320747, Donja Pačetina 55, 49223 Donja Pačetina</item>
    </derivirana_varijabla>
  </DomainObject.Predmet.StrankaListFormatedWithAdressOIB>
  <DomainObject.Predmet.StrankaListNazivFormated>
    <izvorni_sadrzaj>
      <item>FINA Regionalni centar Zagreb</item>
      <item>Dragutin Leško</item>
      <item>Darinka Leško</item>
    </izvorni_sadrzaj>
    <derivirana_varijabla naziv="DomainObject.Predmet.StrankaListNazivFormated_1">
      <item>FINA Regionalni centar Zagreb</item>
      <item>Dragutin Leško</item>
      <item>Darinka Leško</item>
    </derivirana_varijabla>
  </DomainObject.Predmet.StrankaListNazivFormated>
  <DomainObject.Predmet.StrankaListNazivFormatedOIB>
    <izvorni_sadrzaj>
      <item>FINA Regionalni centar Zagreb, OIB 85821130368</item>
      <item>Dragutin Leško, OIB 19092766131</item>
      <item>Darinka Leško, OIB 57346320747</item>
    </izvorni_sadrzaj>
    <derivirana_varijabla naziv="DomainObject.Predmet.StrankaListNazivFormatedOIB_1">
      <item>FINA Regionalni centar Zagreb, OIB 85821130368</item>
      <item>Dragutin Leško, OIB 19092766131</item>
      <item>Darinka Leško, OIB 57346320747</item>
    </derivirana_varijabla>
  </DomainObject.Predmet.StrankaListNazivFormatedOIB>
  <DomainObject.Predmet.ProtuStrankaListFormated>
    <izvorni_sadrzaj>
      <item>LESKO-AGRO d.o.o. zastupanog po punomoćniku Dragutin Leško</item>
    </izvorni_sadrzaj>
    <derivirana_varijabla naziv="DomainObject.Predmet.ProtuStrankaListFormated_1">
      <item>LESKO-AGRO d.o.o. zastupanog po punomoćniku Dragutin Leško</item>
    </derivirana_varijabla>
  </DomainObject.Predmet.ProtuStrankaListFormated>
  <DomainObject.Predmet.ProtuStrankaListFormatedOIB>
    <izvorni_sadrzaj>
      <item>LESKO-AGRO d.o.o., OIB 59573128435 zastupanog po punomoćniku Dragutin Leško</item>
    </izvorni_sadrzaj>
    <derivirana_varijabla naziv="DomainObject.Predmet.ProtuStrankaListFormatedOIB_1">
      <item>LESKO-AGRO d.o.o., OIB 59573128435 zastupanog po punomoćniku Dragutin Leško</item>
    </derivirana_varijabla>
  </DomainObject.Predmet.ProtuStrankaListFormatedOIB>
  <DomainObject.Predmet.ProtuStrankaListFormatedWithAdress>
    <izvorni_sadrzaj>
      <item>LESKO-AGRO d.o.o., Ulica Đurkin Petra b.b., 49223 Sveti Križ Začretje zastupanog po punomoćniku Dragutin Leško</item>
    </izvorni_sadrzaj>
    <derivirana_varijabla naziv="DomainObject.Predmet.ProtuStrankaListFormatedWithAdress_1">
      <item>LESKO-AGRO d.o.o., Ulica Đurkin Petra b.b., 49223 Sveti Križ Začretje zastupanog po punomoćniku Dragutin Leško</item>
    </derivirana_varijabla>
  </DomainObject.Predmet.ProtuStrankaListFormatedWithAdress>
  <DomainObject.Predmet.ProtuStrankaListFormatedWithAdressOIB>
    <izvorni_sadrzaj>
      <item>LESKO-AGRO d.o.o., OIB 59573128435, Ulica Đurkin Petra b.b., 49223 Sveti Križ Začretje zastupanog po punomoćniku Dragutin Leško</item>
    </izvorni_sadrzaj>
    <derivirana_varijabla naziv="DomainObject.Predmet.ProtuStrankaListFormatedWithAdressOIB_1">
      <item>LESKO-AGRO d.o.o., OIB 59573128435, Ulica Đurkin Petra b.b., 49223 Sveti Križ Začretje zastupanog po punomoćniku Dragutin Leško</item>
    </derivirana_varijabla>
  </DomainObject.Predmet.ProtuStrankaListFormatedWithAdressOIB>
  <DomainObject.Predmet.ProtuStrankaListNazivFormated>
    <izvorni_sadrzaj>
      <item>LESKO-AGRO d.o.o.</item>
    </izvorni_sadrzaj>
    <derivirana_varijabla naziv="DomainObject.Predmet.ProtuStrankaListNazivFormated_1">
      <item>LESKO-AGRO d.o.o.</item>
    </derivirana_varijabla>
  </DomainObject.Predmet.ProtuStrankaListNazivFormated>
  <DomainObject.Predmet.ProtuStrankaListNazivFormatedOIB>
    <izvorni_sadrzaj>
      <item>LESKO-AGRO d.o.o., OIB 59573128435</item>
    </izvorni_sadrzaj>
    <derivirana_varijabla naziv="DomainObject.Predmet.ProtuStrankaListNazivFormatedOIB_1">
      <item>LESKO-AGRO d.o.o., OIB 59573128435</item>
    </derivirana_varijabla>
  </DomainObject.Predmet.ProtuStrankaListNazivFormatedOIB>
  <DomainObject.Predmet.OstaliListFormated>
    <izvorni_sadrzaj>
      <item>Dragutin Leško punomoćnik sudionika u postupku LESKO-AGRO d.o.o.</item>
    </izvorni_sadrzaj>
    <derivirana_varijabla naziv="DomainObject.Predmet.OstaliListFormated_1">
      <item>Dragutin Leško punomoćnik sudionika u postupku LESKO-AGRO d.o.o.</item>
    </derivirana_varijabla>
  </DomainObject.Predmet.OstaliListFormated>
  <DomainObject.Predmet.OstaliListFormatedOIB>
    <izvorni_sadrzaj>
      <item>Dragutin Leško, OIB 19092766131 punomoćnik sudionika u postupku LESKO-AGRO d.o.o.</item>
    </izvorni_sadrzaj>
    <derivirana_varijabla naziv="DomainObject.Predmet.OstaliListFormatedOIB_1">
      <item>Dragutin Leško, OIB 19092766131 punomoćnik sudionika u postupku LESKO-AGRO d.o.o.</item>
    </derivirana_varijabla>
  </DomainObject.Predmet.OstaliListFormatedOIB>
  <DomainObject.Predmet.OstaliListFormatedWithAdress>
    <izvorni_sadrzaj>
      <item>Dragutin Leško, Donja Pačetina 66, 49223 Donja Pačetina punomoćnik sudionika u postupku LESKO-AGRO d.o.o.</item>
    </izvorni_sadrzaj>
    <derivirana_varijabla naziv="DomainObject.Predmet.OstaliListFormatedWithAdress_1">
      <item>Dragutin Leško, Donja Pačetina 66, 49223 Donja Pačetina punomoćnik sudionika u postupku LESKO-AGRO d.o.o.</item>
    </derivirana_varijabla>
  </DomainObject.Predmet.OstaliListFormatedWithAdress>
  <DomainObject.Predmet.OstaliListFormatedWithAdressOIB>
    <izvorni_sadrzaj>
      <item>Dragutin Leško, OIB 19092766131, Donja Pačetina 66, 49223 Donja Pačetina punomoćnik sudionika u postupku LESKO-AGRO d.o.o.</item>
    </izvorni_sadrzaj>
    <derivirana_varijabla naziv="DomainObject.Predmet.OstaliListFormatedWithAdressOIB_1">
      <item>Dragutin Leško, OIB 19092766131, Donja Pačetina 66, 49223 Donja Pačetina punomoćnik sudionika u postupku LESKO-AGRO d.o.o.</item>
    </derivirana_varijabla>
  </DomainObject.Predmet.OstaliListFormatedWithAdressOIB>
  <DomainObject.Predmet.OstaliListNazivFormated>
    <izvorni_sadrzaj>
      <item>Dragutin Leško</item>
    </izvorni_sadrzaj>
    <derivirana_varijabla naziv="DomainObject.Predmet.OstaliListNazivFormated_1">
      <item>Dragutin Leško</item>
    </derivirana_varijabla>
  </DomainObject.Predmet.OstaliListNazivFormated>
  <DomainObject.Predmet.OstaliListNazivFormatedOIB>
    <izvorni_sadrzaj>
      <item>Dragutin Leško, OIB 19092766131</item>
    </izvorni_sadrzaj>
    <derivirana_varijabla naziv="DomainObject.Predmet.OstaliListNazivFormatedOIB_1">
      <item>Dragutin Leško, OIB 19092766131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LESKO-AGRO d.o.o.</izvorni_sadrzaj>
    <derivirana_varijabla naziv="DomainObject.Predmet.ProtustrankaIDrugi_1">LESKO-AGRO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LESKO-AGRO d.o.o., OIB 59573128435, Ulica Đurkin Petra b.b., 49223 Sveti Križ Začretje</izvorni_sadrzaj>
    <derivirana_varijabla naziv="DomainObject.Predmet.ProtustrankaIDrugiAdressOIB_1">LESKO-AGRO d.o.o., OIB 59573128435, Ulica Đurkin Petra b.b.,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LESKO-AGRO d.o.o.</item>
      <item>Dragutin Leško</item>
      <item>Dragutin Leško</item>
      <item>Darinka Leško</item>
    </izvorni_sadrzaj>
    <derivirana_varijabla naziv="DomainObject.Predmet.SudioniciListNaziv_1">
      <item>FINA Regionalni centar Zagreb</item>
      <item>LESKO-AGRO d.o.o.</item>
      <item>Dragutin Leško</item>
      <item>Dragutin Leško</item>
      <item>Darinka Leško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LESKO-AGRO d.o.o., OIB 59573128435, Ulica Đurkin Petra b.b.,49223 Sveti Križ Začretje</item>
      <item>Dragutin Leško, OIB 19092766131, Donja Pačetina 66,49223 Donja Pačetina</item>
      <item>Dragutin Leško, OIB 19092766131, Donja Pačetina 66,49223 Donja Pačetina</item>
      <item>Darinka Leško, OIB 57346320747, Donja Pačetina 55,49223 Donja Pačetina</item>
    </izvorni_sadrzaj>
    <derivirana_varijabla naziv="DomainObject.Predmet.SudioniciListAdressOIB_1">
      <item>FINA Regionalni centar Zagreb, OIB 85821130368, Trg svibanjskih žrtava 1995. br. 1,10000 Zagreb</item>
      <item>LESKO-AGRO d.o.o., OIB 59573128435, Ulica Đurkin Petra b.b.,49223 Sveti Križ Začretje</item>
      <item>Dragutin Leško, OIB 19092766131, Donja Pačetina 66,49223 Donja Pačetina</item>
      <item>Dragutin Leško, OIB 19092766131, Donja Pačetina 66,49223 Donja Pačetina</item>
      <item>Darinka Leško, OIB 57346320747, Donja Pačetina 55,49223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59573128435</item>
      <item>, OIB 19092766131</item>
      <item>, OIB 19092766131</item>
      <item>, OIB 57346320747</item>
    </izvorni_sadrzaj>
    <derivirana_varijabla naziv="DomainObject.Predmet.SudioniciListNazivOIB_1">
      <item>, OIB 85821130368</item>
      <item>, OIB 59573128435</item>
      <item>, OIB 19092766131</item>
      <item>, OIB 19092766131</item>
      <item>, OIB 57346320747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05A7D-1839-46F0-B7A8-2A4DC717D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810</properties:Words>
  <properties:Characters>4301</properties:Characters>
  <properties:Lines>105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2017-05-23T12:29:00Z</dcterms:created>
  <dc:creator>x</dc:creator>
  <cp:lastModifiedBy>Zlatka Plivelić</cp:lastModifiedBy>
  <cp:lastPrinted>2017-01-31T09:15:00Z</cp:lastPrinted>
  <dcterms:modified xmlns:xsi="http://www.w3.org/2001/XMLSchema-instance" xsi:type="dcterms:W3CDTF">2017-05-23T12:32:00Z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