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3e71" w14:paraId="2d13e7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73E7A">
        <w:rPr>
          <w:rFonts w:hAnsi="Times New Roman" w:ascii="Times New Roman"/>
          <w:b/>
          <w:sz w:val="24"/>
          <w:szCs w:val="24"/>
        </w:rPr>
        <w:t>3900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73E7A">
        <w:rPr>
          <w:rFonts w:hAnsi="Times New Roman" w:ascii="Times New Roman"/>
        </w:rPr>
        <w:t>3900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proofErr w:type="spellStart"/>
      <w:r w:rsidR="00173E7A" w:rsidRPr="00173E7A">
        <w:rPr>
          <w:rFonts w:hAnsi="Times New Roman" w:ascii="Times New Roman"/>
        </w:rPr>
        <w:t>E.Š</w:t>
      </w:r>
      <w:proofErr w:type="spellEnd"/>
      <w:r w:rsidR="00173E7A" w:rsidRPr="00173E7A">
        <w:rPr>
          <w:rFonts w:hAnsi="Times New Roman" w:ascii="Times New Roman"/>
        </w:rPr>
        <w:t xml:space="preserve">. EXCLUSIVE PODUZEĆE ZA PROIZVODNJU, TRGOVINU NA VELIKO I MALO TE IZVOZ I UVOZ </w:t>
      </w:r>
      <w:proofErr w:type="spellStart"/>
      <w:r w:rsidR="00173E7A" w:rsidRPr="00173E7A">
        <w:rPr>
          <w:rFonts w:hAnsi="Times New Roman" w:ascii="Times New Roman"/>
        </w:rPr>
        <w:t>P.O</w:t>
      </w:r>
      <w:proofErr w:type="spellEnd"/>
      <w:r w:rsidR="00173E7A" w:rsidRPr="00173E7A">
        <w:rPr>
          <w:rFonts w:hAnsi="Times New Roman" w:ascii="Times New Roman"/>
        </w:rPr>
        <w:t>.</w:t>
      </w:r>
      <w:r w:rsidR="00173E7A">
        <w:rPr>
          <w:rFonts w:hAnsi="Times New Roman" w:ascii="Times New Roman"/>
        </w:rPr>
        <w:t xml:space="preserve"> iz Zaprešića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73E7A" w:rsidRPr="00173E7A">
        <w:rPr>
          <w:rFonts w:hAnsi="Times New Roman" w:ascii="Times New Roman"/>
        </w:rPr>
        <w:t>90003164475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73E7A"/>
    <w:rsid w:val="003A4EEE"/>
    <w:rsid w:val="00517E91"/>
    <w:rsid w:val="005A4E46"/>
    <w:rsid w:val="0069349F"/>
    <w:rsid w:val="00716ACC"/>
    <w:rsid w:val="00A45276"/>
    <w:rsid w:val="00BE2B84"/>
    <w:rsid w:val="00CB7AAD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49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49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49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49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49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49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4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4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3900</izvorni_sadrzaj>
    <derivirana_varijabla naziv="DomainObject.Predmet.Broj_1">3900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St-3900/2015</izvorni_sadrzaj>
    <derivirana_varijabla naziv="DomainObject.Predmet.OznakaBroj_1">St-3900/2015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E.Š. EXCLUSIVE PODUZEĆE ZA PROIZVODNJU, TRGOVINU NA VELIKO I MALO TE IZVOZ I UVOZ P.O.</izvorni_sadrzaj>
    <derivirana_varijabla naziv="DomainObject.Predmet.ProtustrankaFormated_1">  E.Š. EXCLUSIVE PODUZEĆE ZA PROIZVODNJU, TRGOVINU NA VELIKO I MALO TE IZVOZ I UVOZ P.O.</derivirana_varijabla>
  </DomainObject.Predmet.ProtustrankaFormated>
  <DomainObject.Predmet.ProtustrankaFormatedOIB>
    <izvorni_sadrzaj>  E.Š. EXCLUSIVE PODUZEĆE ZA PROIZVODNJU, TRGOVINU NA VELIKO I MALO TE IZVOZ I UVOZ P.O., OIB 90003164475</izvorni_sadrzaj>
    <derivirana_varijabla naziv="DomainObject.Predmet.ProtustrankaFormatedOIB_1">  E.Š. EXCLUSIVE PODUZEĆE ZA PROIZVODNJU, TRGOVINU NA VELIKO I MALO TE IZVOZ I UVOZ P.O., OIB 90003164475</derivirana_varijabla>
  </DomainObject.Predmet.ProtustrankaFormatedOIB>
  <DomainObject.Predmet.ProtustrankaFormatedWithAdress>
    <izvorni_sadrzaj> E.Š. EXCLUSIVE PODUZEĆE ZA PROIZVODNJU, TRGOVINU NA VELIKO I MALO TE IZVOZ I UVOZ P.O., Drage Švajcara 9, 10290 Zaprešić</izvorni_sadrzaj>
    <derivirana_varijabla naziv="DomainObject.Predmet.ProtustrankaFormatedWithAdress_1"> E.Š. EXCLUSIVE PODUZEĆE ZA PROIZVODNJU, TRGOVINU NA VELIKO I MALO TE IZVOZ I UVOZ P.O., Drage Švajcara 9, 10290 Zaprešić</derivirana_varijabla>
  </DomainObject.Predmet.ProtustrankaFormatedWithAdress>
  <DomainObject.Predmet.ProtustrankaFormatedWithAdressOIB>
    <izvorni_sadrzaj> E.Š. EXCLUSIVE PODUZEĆE ZA PROIZVODNJU, TRGOVINU NA VELIKO I MALO TE IZVOZ I UVOZ P.O., OIB 90003164475, Drage Švajcara 9, 10290 Zaprešić</izvorni_sadrzaj>
    <derivirana_varijabla naziv="DomainObject.Predmet.ProtustrankaFormatedWithAdressOIB_1"> E.Š. EXCLUSIVE PODUZEĆE ZA PROIZVODNJU, TRGOVINU NA VELIKO I MALO TE IZVOZ I UVOZ P.O., OIB 90003164475, Drage Švajcara 9, 10290 Zaprešić</derivirana_varijabla>
  </DomainObject.Predmet.ProtustrankaFormatedWithAdressOIB>
  <DomainObject.Predmet.ProtustrankaWithAdress>
    <izvorni_sadrzaj>E.Š. EXCLUSIVE PODUZEĆE ZA PROIZVODNJU, TRGOVINU NA VELIKO I MALO TE IZVOZ I UVOZ P.O. Drage Švajcara 9, 10290 Zaprešić</izvorni_sadrzaj>
    <derivirana_varijabla naziv="DomainObject.Predmet.ProtustrankaWithAdress_1">E.Š. EXCLUSIVE PODUZEĆE ZA PROIZVODNJU, TRGOVINU NA VELIKO I MALO TE IZVOZ I UVOZ P.O. Drage Švajcara 9, 10290 Zaprešić</derivirana_varijabla>
  </DomainObject.Predmet.ProtustrankaWithAdress>
  <DomainObject.Predmet.ProtustrankaWithAdressOIB>
    <izvorni_sadrzaj>E.Š. EXCLUSIVE PODUZEĆE ZA PROIZVODNJU, TRGOVINU NA VELIKO I MALO TE IZVOZ I UVOZ P.O., OIB 90003164475, Drage Švajcara 9, 10290 Zaprešić</izvorni_sadrzaj>
    <derivirana_varijabla naziv="DomainObject.Predmet.ProtustrankaWithAdressOIB_1">E.Š. EXCLUSIVE PODUZEĆE ZA PROIZVODNJU, TRGOVINU NA VELIKO I MALO TE IZVOZ I UVOZ P.O., OIB 90003164475, Drage Švajcara 9, 10290 Zaprešić</derivirana_varijabla>
  </DomainObject.Predmet.ProtustrankaWithAdressOIB>
  <DomainObject.Predmet.ProtustrankaNazivFormated>
    <izvorni_sadrzaj>E.Š. EXCLUSIVE PODUZEĆE ZA PROIZVODNJU, TRGOVINU NA VELIKO I MALO TE IZVOZ I UVOZ P.O.</izvorni_sadrzaj>
    <derivirana_varijabla naziv="DomainObject.Predmet.ProtustrankaNazivFormated_1">E.Š. EXCLUSIVE PODUZEĆE ZA PROIZVODNJU, TRGOVINU NA VELIKO I MALO TE IZVOZ I UVOZ P.O.</derivirana_varijabla>
  </DomainObject.Predmet.ProtustrankaNazivFormated>
  <DomainObject.Predmet.ProtustrankaNazivFormatedOIB>
    <izvorni_sadrzaj>E.Š. EXCLUSIVE PODUZEĆE ZA PROIZVODNJU, TRGOVINU NA VELIKO I MALO TE IZVOZ I UVOZ P.O., OIB 90003164475</izvorni_sadrzaj>
    <derivirana_varijabla naziv="DomainObject.Predmet.ProtustrankaNazivFormatedOIB_1">E.Š. EXCLUSIVE PODUZEĆE ZA PROIZVODNJU, TRGOVINU NA VELIKO I MALO TE IZVOZ I UVOZ P.O., OIB 90003164475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E.Š. EXCLUSIVE PODUZEĆE ZA PROIZVODNJU, TRGOVINU NA VELIKO I MALO TE IZVOZ I UVOZ P.O.</item>
    </izvorni_sadrzaj>
    <derivirana_varijabla naziv="DomainObject.Predmet.ProtuStrankaListFormated_1">
      <item>E.Š. EXCLUSIVE PODUZEĆE ZA PROIZVODNJU, TRGOVINU NA VELIKO I MALO TE IZVOZ I UVOZ P.O.</item>
    </derivirana_varijabla>
  </DomainObject.Predmet.ProtuStrankaListFormated>
  <DomainObject.Predmet.ProtuStrankaListFormatedOIB>
    <izvorni_sadrzaj>
      <item>E.Š. EXCLUSIVE PODUZEĆE ZA PROIZVODNJU, TRGOVINU NA VELIKO I MALO TE IZVOZ I UVOZ P.O., OIB 90003164475</item>
    </izvorni_sadrzaj>
    <derivirana_varijabla naziv="DomainObject.Predmet.ProtuStrankaListFormatedOIB_1">
      <item>E.Š. EXCLUSIVE PODUZEĆE ZA PROIZVODNJU, TRGOVINU NA VELIKO I MALO TE IZVOZ I UVOZ P.O., OIB 90003164475</item>
    </derivirana_varijabla>
  </DomainObject.Predmet.ProtuStrankaListFormatedOIB>
  <DomainObject.Predmet.ProtuStrankaListFormatedWithAdress>
    <izvorni_sadrzaj>
      <item>E.Š. EXCLUSIVE PODUZEĆE ZA PROIZVODNJU, TRGOVINU NA VELIKO I MALO TE IZVOZ I UVOZ P.O., Drage Švajcara 9, 10290 Zaprešić</item>
    </izvorni_sadrzaj>
    <derivirana_varijabla naziv="DomainObject.Predmet.ProtuStrankaListFormatedWithAdress_1">
      <item>E.Š. EXCLUSIVE PODUZEĆE ZA PROIZVODNJU, TRGOVINU NA VELIKO I MALO TE IZVOZ I UVOZ P.O., Drage Švajcara 9, 10290 Zaprešić</item>
    </derivirana_varijabla>
  </DomainObject.Predmet.ProtuStrankaListFormatedWithAdress>
  <DomainObject.Predmet.ProtuStrankaListFormatedWithAdressOIB>
    <izvorni_sadrzaj>
      <item>E.Š. EXCLUSIVE PODUZEĆE ZA PROIZVODNJU, TRGOVINU NA VELIKO I MALO TE IZVOZ I UVOZ P.O., OIB 90003164475, Drage Švajcara 9, 10290 Zaprešić</item>
    </izvorni_sadrzaj>
    <derivirana_varijabla naziv="DomainObject.Predmet.ProtuStrankaListFormatedWithAdressOIB_1">
      <item>E.Š. EXCLUSIVE PODUZEĆE ZA PROIZVODNJU, TRGOVINU NA VELIKO I MALO TE IZVOZ I UVOZ P.O., OIB 90003164475, Drage Švajcara 9, 10290 Zaprešić</item>
    </derivirana_varijabla>
  </DomainObject.Predmet.ProtuStrankaListFormatedWithAdressOIB>
  <DomainObject.Predmet.ProtuStrankaListNazivFormated>
    <izvorni_sadrzaj>
      <item>E.Š. EXCLUSIVE PODUZEĆE ZA PROIZVODNJU, TRGOVINU NA VELIKO I MALO TE IZVOZ I UVOZ P.O.</item>
    </izvorni_sadrzaj>
    <derivirana_varijabla naziv="DomainObject.Predmet.ProtuStrankaListNazivFormated_1">
      <item>E.Š. EXCLUSIVE PODUZEĆE ZA PROIZVODNJU, TRGOVINU NA VELIKO I MALO TE IZVOZ I UVOZ P.O.</item>
    </derivirana_varijabla>
  </DomainObject.Predmet.ProtuStrankaListNazivFormated>
  <DomainObject.Predmet.ProtuStrankaListNazivFormatedOIB>
    <izvorni_sadrzaj>
      <item>E.Š. EXCLUSIVE PODUZEĆE ZA PROIZVODNJU, TRGOVINU NA VELIKO I MALO TE IZVOZ I UVOZ P.O., OIB 90003164475</item>
    </izvorni_sadrzaj>
    <derivirana_varijabla naziv="DomainObject.Predmet.ProtuStrankaListNazivFormatedOIB_1">
      <item>E.Š. EXCLUSIVE PODUZEĆE ZA PROIZVODNJU, TRGOVINU NA VELIKO I MALO TE IZVOZ I UVOZ P.O., OIB 90003164475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E.Š. EXCLUSIVE PODUZEĆE ZA PROIZVODNJU, TRGOVINU NA VELIKO I MALO TE IZVOZ I UVOZ P.O.</izvorni_sadrzaj>
    <derivirana_varijabla naziv="DomainObject.Predmet.ProtustrankaIDrugi_1">E.Š. EXCLUSIVE PODUZEĆE ZA PROIZVODNJU, TRGOVINU NA VELIKO I MALO TE IZVOZ I UVOZ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E.Š. EXCLUSIVE PODUZEĆE ZA PROIZVODNJU, TRGOVINU NA VELIKO I MALO TE IZVOZ I UVOZ P.O., OIB 90003164475, Drage Švajcara 9, 10290 Zaprešić</izvorni_sadrzaj>
    <derivirana_varijabla naziv="DomainObject.Predmet.ProtustrankaIDrugiAdressOIB_1">E.Š. EXCLUSIVE PODUZEĆE ZA PROIZVODNJU, TRGOVINU NA VELIKO I MALO TE IZVOZ I UVOZ P.O., OIB 90003164475, Drage Švajcara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E.Š. EXCLUSIVE PODUZEĆE ZA PROIZVODNJU, TRGOVINU NA VELIKO I MALO TE IZVOZ I UVOZ P.O.</item>
      <item>FINA Regionalni centar Zagreb</item>
    </izvorni_sadrzaj>
    <derivirana_varijabla naziv="DomainObject.Predmet.SudioniciListNaziv_1">
      <item>E.Š. EXCLUSIVE PODUZEĆE ZA PROIZVODNJU, TRGOVINU NA VELIKO I MALO TE IZVOZ I UVOZ P.O.</item>
      <item>FINA Regionalni centar Zagreb</item>
    </derivirana_varijabla>
  </DomainObject.Predmet.SudioniciListNaziv>
  <DomainObject.Predmet.SudioniciListAdressOIB>
    <izvorni_sadrzaj>
      <item>E.Š. EXCLUSIVE PODUZEĆE ZA PROIZVODNJU, TRGOVINU NA VELIKO I MALO TE IZVOZ I UVOZ P.O., OIB 90003164475, Drage Švajcara 9,10290 Zaprešić</item>
      <item>FINA Regionalni centar Zagreb, OIB 85821130368, Trg svibanjskih žrtava 1995. 1,10000 Zagreb</item>
    </izvorni_sadrzaj>
    <derivirana_varijabla naziv="DomainObject.Predmet.SudioniciListAdressOIB_1">
      <item>E.Š. EXCLUSIVE PODUZEĆE ZA PROIZVODNJU, TRGOVINU NA VELIKO I MALO TE IZVOZ I UVOZ P.O., OIB 90003164475, Drage Švajcara 9,10290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90003164475</item>
      <item>, OIB 85821130368</item>
    </izvorni_sadrzaj>
    <derivirana_varijabla naziv="DomainObject.Predmet.SudioniciListNazivOIB_1">
      <item>, OIB 90003164475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817</properties:Characters>
  <properties:Lines>50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dcterms:modified xmlns:xsi="http://www.w3.org/2001/XMLSchema-instance" xsi:type="dcterms:W3CDTF">2016-04-16T05:47:00Z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