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d2b9" w14:paraId="d9ed2b9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2724" w:rsidP="00D82724" w:rsidR="00D82724" w:rsidRPr="004453B3">
      <w:pPr>
        <w:pStyle w:val="Zaglavlje"/>
      </w:pPr>
      <w:r w:rsidRPr="004453B3">
        <w:t xml:space="preserve">REPUBLIKA HRVATSKA </w:t>
      </w:r>
    </w:p>
    <w:p w:rsidRDefault="00D82724" w:rsidP="00D82724" w:rsidR="00D82724" w:rsidRPr="004453B3">
      <w:pPr>
        <w:pStyle w:val="Zaglavlje"/>
      </w:pPr>
      <w:r w:rsidRPr="004453B3">
        <w:t>Trgovački sud u Zagrebu</w:t>
      </w:r>
    </w:p>
    <w:p w:rsidRDefault="00D82724" w:rsidP="00D82724" w:rsidR="00D82724" w:rsidRPr="004453B3">
      <w:pPr>
        <w:pStyle w:val="Zaglavlje"/>
      </w:pPr>
      <w:r w:rsidRPr="004453B3">
        <w:t xml:space="preserve">Zagreb, Amruševa 2/II </w:t>
      </w:r>
    </w:p>
    <w:p w:rsidRDefault="00D82724" w:rsidP="00D82724" w:rsidR="00D82724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8265/15</w:t>
      </w:r>
    </w:p>
    <w:p w:rsidRDefault="00D82724" w:rsidP="00D82724" w:rsidR="00D82724" w:rsidRPr="004453B3">
      <w:pPr>
        <w:jc w:val="center"/>
      </w:pPr>
    </w:p>
    <w:p w:rsidRDefault="00D82724" w:rsidP="00D82724" w:rsidR="00D82724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center"/>
      </w:pPr>
      <w:r w:rsidRPr="004453B3">
        <w:t>R J E Š E N J E</w:t>
      </w:r>
    </w:p>
    <w:p w:rsidRDefault="00D82724" w:rsidP="00D82724" w:rsidR="00D82724" w:rsidRPr="004453B3">
      <w:pPr>
        <w:jc w:val="center"/>
      </w:pPr>
    </w:p>
    <w:p w:rsidRDefault="00D82724" w:rsidP="00D82724" w:rsidR="00D82724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IMM JUKIĆ GRADNJA d.o.o., Zagreb, Pilinka 27A, OIB: 69572684882</w:t>
      </w:r>
      <w:r w:rsidRPr="004453B3">
        <w:t xml:space="preserve">, dana </w:t>
      </w:r>
      <w:r>
        <w:t>29. ožujka</w:t>
      </w:r>
      <w:r w:rsidRPr="004453B3">
        <w:t xml:space="preserve"> 2016. 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center"/>
      </w:pPr>
      <w:r w:rsidRPr="004453B3">
        <w:t>r i j e š i o    je</w:t>
      </w:r>
    </w:p>
    <w:p w:rsidRDefault="00D82724" w:rsidP="00D82724" w:rsidR="00D82724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82724" w:rsidP="00D82724" w:rsidR="00D82724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IMM JUKIĆ GRADNJA d.o.o., Zagreb, Pilinka 27A, OIB: 69572684882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82724" w:rsidP="00D82724" w:rsidR="00D82724" w:rsidRPr="004453B3">
      <w:pPr>
        <w:pStyle w:val="BodyText21"/>
        <w:rPr>
          <w:rFonts w:hAnsi="Times New Roman" w:ascii="Times New Roman"/>
          <w:szCs w:val="24"/>
        </w:rPr>
      </w:pPr>
    </w:p>
    <w:p w:rsidRDefault="00D82724" w:rsidP="00D82724" w:rsidR="00D82724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Berislav Maksimović, OIB: 57300759557, Varaždin, Hrašćica, Braće Radića 1.</w:t>
      </w:r>
    </w:p>
    <w:p w:rsidRDefault="00D82724" w:rsidP="00D82724" w:rsidR="00D82724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82724" w:rsidP="00D82724" w:rsidR="00D82724">
      <w:pPr>
        <w:jc w:val="both"/>
      </w:pPr>
      <w:r w:rsidRPr="004453B3">
        <w:t xml:space="preserve">III. Zaključuje se stečajni postupak nad dužnikom </w:t>
      </w:r>
      <w:r>
        <w:t>IMM JUKIĆ GRADNJA d.o.o., Zagreb, Pilinka 27A, OIB: 69572684882.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both"/>
      </w:pPr>
      <w:r w:rsidRPr="004453B3">
        <w:t>IV. Nakon pravomoćnosti ovog rješenja, dužnik će se  brisati iz sudskog registra.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ind w:left="360"/>
        <w:jc w:val="center"/>
      </w:pPr>
      <w:r w:rsidRPr="004453B3">
        <w:t>Obrazloženje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D82724" w:rsidP="00D82724" w:rsidR="00D82724" w:rsidRPr="004453B3">
      <w:pPr>
        <w:jc w:val="center"/>
      </w:pPr>
    </w:p>
    <w:p w:rsidRDefault="00D82724" w:rsidP="00D82724" w:rsidR="00D82724" w:rsidRPr="004453B3">
      <w:pPr>
        <w:ind w:firstLine="720" w:left="5040"/>
        <w:jc w:val="right"/>
      </w:pPr>
      <w:r w:rsidRPr="004453B3">
        <w:t xml:space="preserve">      SUDAC:</w:t>
      </w:r>
    </w:p>
    <w:p w:rsidRDefault="00D82724" w:rsidP="00D82724" w:rsidR="00D82724" w:rsidRPr="004453B3">
      <w:pPr>
        <w:jc w:val="right"/>
      </w:pPr>
      <w:r>
        <w:t>Goran Iskra</w:t>
      </w:r>
      <w:r w:rsidR="003D5C8B">
        <w:t>,v.r.</w:t>
      </w: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both"/>
      </w:pPr>
    </w:p>
    <w:p w:rsidRDefault="00D82724" w:rsidP="00D82724" w:rsidR="00D82724" w:rsidRPr="004453B3">
      <w:pPr>
        <w:jc w:val="both"/>
      </w:pPr>
      <w:r w:rsidRPr="004453B3">
        <w:t>Uputa o pravnom lijeku:</w:t>
      </w:r>
    </w:p>
    <w:p w:rsidRDefault="00D82724" w:rsidP="00D82724" w:rsidR="00D82724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82724" w:rsidP="003D5C8B" w:rsidR="00D82724" w:rsidRPr="004453B3">
      <w:pPr>
        <w:rPr>
          <w:highlight w:val="green"/>
          <w:u w:val="single"/>
        </w:rPr>
      </w:pPr>
    </w:p>
    <w:p w:rsidRDefault="00D82724" w:rsidP="00D82724" w:rsidR="00D82724" w:rsidRPr="004453B3">
      <w:pPr>
        <w:jc w:val="center"/>
        <w:rPr>
          <w:u w:val="single"/>
        </w:rPr>
      </w:pPr>
    </w:p>
    <w:p w:rsidRDefault="00D82724" w:rsidP="00D82724" w:rsidR="00D82724" w:rsidRPr="004453B3"/>
    <w:p w:rsidRDefault="003D5C8B" w:rsidP="003D5C8B" w:rsidR="003D5C8B">
      <w:pPr>
        <w:ind w:left="7080"/>
        <w:jc w:val="center"/>
        <w:rPr>
          <w:color w:val="000000"/>
        </w:rPr>
      </w:pPr>
      <w:r>
        <w:rPr>
          <w:color w:val="000000"/>
        </w:rPr>
        <w:t>Za točnost otpravka</w:t>
      </w:r>
    </w:p>
    <w:p w:rsidRDefault="003D5C8B" w:rsidR="003D5C8B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3D5C8B" w:rsidR="003D5C8B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D2C86" w:rsidP="00D82724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C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82724">
      <w:t>8265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2FF1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5C8B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82724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D5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D5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8265</izvorni_sadrzaj>
    <derivirana_varijabla naziv="DomainObject.Predmet.Broj_1">8265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St-8265/2015</izvorni_sadrzaj>
    <derivirana_varijabla naziv="DomainObject.Predmet.OznakaBroj_1">St-8265/2015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 JUKIĆ GRADNJA d.o.o. zastupanog po punomoćniku DŽEMAL OMEROVIĆ</izvorni_sadrzaj>
    <derivirana_varijabla naziv="DomainObject.Predmet.ProtustrankaFormated_1">  IMM JUKIĆ GRADNJA d.o.o. zastupanog po punomoćniku DŽEMAL OMEROVIĆ</derivirana_varijabla>
  </DomainObject.Predmet.ProtustrankaFormated>
  <DomainObject.Predmet.ProtustrankaFormatedOIB>
    <izvorni_sadrzaj>  IMM JUKIĆ GRADNJA d.o.o., OIB 69572684882 zastupanog po punomoćniku DŽEMAL OMEROVIĆ</izvorni_sadrzaj>
    <derivirana_varijabla naziv="DomainObject.Predmet.ProtustrankaFormatedOIB_1">  IMM JUKIĆ GRADNJA d.o.o., OIB 69572684882 zastupanog po punomoćniku DŽEMAL OMEROVIĆ</derivirana_varijabla>
  </DomainObject.Predmet.ProtustrankaFormatedOIB>
  <DomainObject.Predmet.ProtustrankaFormatedWithAdress>
    <izvorni_sadrzaj> IMM JUKIĆ GRADNJA d.o.o., Pilinka 27/A, 10000 Zagreb zastupanog po punomoćniku DŽEMAL OMEROVIĆ</izvorni_sadrzaj>
    <derivirana_varijabla naziv="DomainObject.Predmet.ProtustrankaFormatedWithAdress_1"> IMM JUKIĆ GRADNJA d.o.o., Pilinka 27/A, 10000 Zagreb zastupanog po punomoćniku DŽEMAL OMEROVIĆ</derivirana_varijabla>
  </DomainObject.Predmet.ProtustrankaFormatedWithAdress>
  <DomainObject.Predmet.ProtustrankaFormatedWithAdressOIB>
    <izvorni_sadrzaj> IMM JUKIĆ GRADNJA d.o.o., OIB 69572684882, Pilinka 27/A, 10000 Zagreb zastupanog po punomoćniku DŽEMAL OMEROVIĆ</izvorni_sadrzaj>
    <derivirana_varijabla naziv="DomainObject.Predmet.ProtustrankaFormatedWithAdressOIB_1"> IMM JUKIĆ GRADNJA d.o.o., OIB 69572684882, Pilinka 27/A, 10000 Zagreb zastupanog po punomoćniku DŽEMAL OMEROVIĆ</derivirana_varijabla>
  </DomainObject.Predmet.ProtustrankaFormatedWithAdressOIB>
  <DomainObject.Predmet.ProtustrankaWithAdress>
    <izvorni_sadrzaj>IMM JUKIĆ GRADNJA d.o.o. Pilinka 27/A, 10000 Zagreb</izvorni_sadrzaj>
    <derivirana_varijabla naziv="DomainObject.Predmet.ProtustrankaWithAdress_1">IMM JUKIĆ GRADNJA d.o.o. Pilinka 27/A, 10000 Zagreb</derivirana_varijabla>
  </DomainObject.Predmet.ProtustrankaWithAdress>
  <DomainObject.Predmet.ProtustrankaWithAdressOIB>
    <izvorni_sadrzaj>IMM JUKIĆ GRADNJA d.o.o., OIB 69572684882, Pilinka 27/A, 10000 Zagreb</izvorni_sadrzaj>
    <derivirana_varijabla naziv="DomainObject.Predmet.ProtustrankaWithAdressOIB_1">IMM JUKIĆ GRADNJA d.o.o., OIB 69572684882, Pilinka 27/A, 10000 Zagreb</derivirana_varijabla>
  </DomainObject.Predmet.ProtustrankaWithAdressOIB>
  <DomainObject.Predmet.ProtustrankaNazivFormated>
    <izvorni_sadrzaj>IMM JUKIĆ GRADNJA d.o.o.</izvorni_sadrzaj>
    <derivirana_varijabla naziv="DomainObject.Predmet.ProtustrankaNazivFormated_1">IMM JUKIĆ GRADNJA d.o.o.</derivirana_varijabla>
  </DomainObject.Predmet.ProtustrankaNazivFormated>
  <DomainObject.Predmet.ProtustrankaNazivFormatedOIB>
    <izvorni_sadrzaj>IMM JUKIĆ GRADNJA d.o.o., OIB 69572684882</izvorni_sadrzaj>
    <derivirana_varijabla naziv="DomainObject.Predmet.ProtustrankaNazivFormatedOIB_1">IMM JUKIĆ GRADNJA d.o.o., OIB 69572684882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 JUKIĆ GRADNJA d.o.o. zastupanog po punomoćniku DŽEMAL OMEROVIĆ</item>
    </izvorni_sadrzaj>
    <derivirana_varijabla naziv="DomainObject.Predmet.ProtuStrankaListFormated_1">
      <item>IMM JUKIĆ GRADNJA d.o.o. zastupanog po punomoćniku DŽEMAL OMEROVIĆ</item>
    </derivirana_varijabla>
  </DomainObject.Predmet.ProtuStrankaListFormated>
  <DomainObject.Predmet.ProtuStrankaListFormatedOIB>
    <izvorni_sadrzaj>
      <item>IMM JUKIĆ GRADNJA d.o.o., OIB 69572684882 zastupanog po punomoćniku DŽEMAL OMEROVIĆ</item>
    </izvorni_sadrzaj>
    <derivirana_varijabla naziv="DomainObject.Predmet.ProtuStrankaListFormatedOIB_1">
      <item>IMM JUKIĆ GRADNJA d.o.o., OIB 69572684882 zastupanog po punomoćniku DŽEMAL OMEROVIĆ</item>
    </derivirana_varijabla>
  </DomainObject.Predmet.ProtuStrankaListFormatedOIB>
  <DomainObject.Predmet.ProtuStrankaListFormatedWithAdress>
    <izvorni_sadrzaj>
      <item>IMM JUKIĆ GRADNJA d.o.o., Pilinka 27/A, 10000 Zagreb zastupanog po punomoćniku DŽEMAL OMEROVIĆ</item>
    </izvorni_sadrzaj>
    <derivirana_varijabla naziv="DomainObject.Predmet.ProtuStrankaListFormatedWithAdress_1">
      <item>IMM JUKIĆ GRADNJA d.o.o., Pilinka 27/A, 10000 Zagreb zastupanog po punomoćniku DŽEMAL OMEROVIĆ</item>
    </derivirana_varijabla>
  </DomainObject.Predmet.ProtuStrankaListFormatedWithAdress>
  <DomainObject.Predmet.ProtuStrankaListFormatedWithAdressOIB>
    <izvorni_sadrzaj>
      <item>IMM JUKIĆ GRADNJA d.o.o., OIB 69572684882, Pilinka 27/A, 10000 Zagreb zastupanog po punomoćniku DŽEMAL OMEROVIĆ</item>
    </izvorni_sadrzaj>
    <derivirana_varijabla naziv="DomainObject.Predmet.ProtuStrankaListFormatedWithAdressOIB_1">
      <item>IMM JUKIĆ GRADNJA d.o.o., OIB 69572684882, Pilinka 27/A, 10000 Zagreb zastupanog po punomoćniku DŽEMAL OMEROVIĆ</item>
    </derivirana_varijabla>
  </DomainObject.Predmet.ProtuStrankaListFormatedWithAdressOIB>
  <DomainObject.Predmet.ProtuStrankaListNazivFormated>
    <izvorni_sadrzaj>
      <item>IMM JUKIĆ GRADNJA d.o.o.</item>
    </izvorni_sadrzaj>
    <derivirana_varijabla naziv="DomainObject.Predmet.ProtuStrankaListNazivFormated_1">
      <item>IMM JUKIĆ GRADNJA d.o.o.</item>
    </derivirana_varijabla>
  </DomainObject.Predmet.ProtuStrankaListNazivFormated>
  <DomainObject.Predmet.ProtuStrankaListNazivFormatedOIB>
    <izvorni_sadrzaj>
      <item>IMM JUKIĆ GRADNJA d.o.o., OIB 69572684882</item>
    </izvorni_sadrzaj>
    <derivirana_varijabla naziv="DomainObject.Predmet.ProtuStrankaListNazivFormatedOIB_1">
      <item>IMM JUKIĆ GRADNJA d.o.o., OIB 69572684882</item>
    </derivirana_varijabla>
  </DomainObject.Predmet.ProtuStrankaListNazivFormatedOIB>
  <DomainObject.Predmet.OstaliListFormated>
    <izvorni_sadrzaj>
      <item>DŽEMAL OMEROVIĆ punomoćnik sudionika u postupku IMM JUKIĆ GRADNJA d.o.o.</item>
    </izvorni_sadrzaj>
    <derivirana_varijabla naziv="DomainObject.Predmet.OstaliListFormated_1">
      <item>DŽEMAL OMEROVIĆ punomoćnik sudionika u postupku IMM JUKIĆ GRADNJA d.o.o.</item>
    </derivirana_varijabla>
  </DomainObject.Predmet.OstaliListFormated>
  <DomainObject.Predmet.OstaliListFormatedOIB>
    <izvorni_sadrzaj>
      <item>DŽEMAL OMEROVIĆ, OIB 69258816932 punomoćnik sudionika u postupku IMM JUKIĆ GRADNJA d.o.o.</item>
    </izvorni_sadrzaj>
    <derivirana_varijabla naziv="DomainObject.Predmet.OstaliListFormatedOIB_1">
      <item>DŽEMAL OMEROVIĆ, OIB 69258816932 punomoćnik sudionika u postupku IMM JUKIĆ GRADNJA d.o.o.</item>
    </derivirana_varijabla>
  </DomainObject.Predmet.OstaliListFormatedOIB>
  <DomainObject.Predmet.OstaliListFormatedWithAdress>
    <izvorni_sadrzaj>
      <item>DŽEMAL OMEROVIĆ, UL. FRANJE MALNARA IV ODVOJAK 21, 10000 Zagreb punomoćnik sudionika u postupku IMM JUKIĆ GRADNJA d.o.o.</item>
    </izvorni_sadrzaj>
    <derivirana_varijabla naziv="DomainObject.Predmet.OstaliListFormatedWithAdress_1">
      <item>DŽEMAL OMEROVIĆ, UL. FRANJE MALNARA IV ODVOJAK 21, 10000 Zagreb punomoćnik sudionika u postupku IMM JUKIĆ GRADNJA d.o.o.</item>
    </derivirana_varijabla>
  </DomainObject.Predmet.OstaliListFormatedWithAdress>
  <DomainObject.Predmet.OstaliListFormatedWithAdressOIB>
    <izvorni_sadrzaj>
      <item>DŽEMAL OMEROVIĆ, OIB 69258816932, UL. FRANJE MALNARA IV ODVOJAK 21, 10000 Zagreb punomoćnik sudionika u postupku IMM JUKIĆ GRADNJA d.o.o.</item>
    </izvorni_sadrzaj>
    <derivirana_varijabla naziv="DomainObject.Predmet.OstaliListFormatedWithAdressOIB_1">
      <item>DŽEMAL OMEROVIĆ, OIB 69258816932, UL. FRANJE MALNARA IV ODVOJAK 21, 10000 Zagreb punomoćnik sudionika u postupku IMM JUKIĆ GRADNJA d.o.o.</item>
    </derivirana_varijabla>
  </DomainObject.Predmet.OstaliListFormatedWithAdressOIB>
  <DomainObject.Predmet.OstaliListNazivFormated>
    <izvorni_sadrzaj>
      <item>DŽEMAL OMEROVIĆ</item>
    </izvorni_sadrzaj>
    <derivirana_varijabla naziv="DomainObject.Predmet.OstaliListNazivFormated_1">
      <item>DŽEMAL OMEROVIĆ</item>
    </derivirana_varijabla>
  </DomainObject.Predmet.OstaliListNazivFormated>
  <DomainObject.Predmet.OstaliListNazivFormatedOIB>
    <izvorni_sadrzaj>
      <item>DŽEMAL OMEROVIĆ, OIB 69258816932</item>
    </izvorni_sadrzaj>
    <derivirana_varijabla naziv="DomainObject.Predmet.OstaliListNazivFormatedOIB_1">
      <item>DŽEMAL OMEROVIĆ, OIB 69258816932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 JUKIĆ GRADNJA d.o.o.</izvorni_sadrzaj>
    <derivirana_varijabla naziv="DomainObject.Predmet.ProtustrankaIDrugi_1">IMM JUKIĆ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IMM JUKIĆ GRADNJA d.o.o., OIB 69572684882, Pilinka 27/A, 10000 Zagreb</izvorni_sadrzaj>
    <derivirana_varijabla naziv="DomainObject.Predmet.ProtustrankaIDrugiAdressOIB_1">IMM JUKIĆ GRADNJA d.o.o., OIB 69572684882, Pilinka 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 JUKIĆ GRADNJA d.o.o.</item>
      <item>FINA Regionalni centar Zagreb</item>
      <item>DŽEMAL OMEROVIĆ</item>
    </izvorni_sadrzaj>
    <derivirana_varijabla naziv="DomainObject.Predmet.SudioniciListNaziv_1">
      <item>IMM JUKIĆ GRADNJA d.o.o.</item>
      <item>FINA Regionalni centar Zagreb</item>
      <item>DŽEMAL OMEROVIĆ</item>
    </derivirana_varijabla>
  </DomainObject.Predmet.SudioniciListNaziv>
  <DomainObject.Predmet.SudioniciListAdressOIB>
    <izvorni_sadrzaj>
      <item>IMM JUKIĆ GRADNJA d.o.o., OIB 69572684882, Pilinka 27/A,10000 Zagreb</item>
      <item>FINA Regionalni centar Zagreb, OIB 85821130368, Trg svibanjskih žrtava 1995. br 1,10000 Zagreb</item>
      <item>DŽEMAL OMEROVIĆ, OIB 69258816932, UL. FRANJE MALNARA IV ODVOJAK 21,10000 Zagreb</item>
    </izvorni_sadrzaj>
    <derivirana_varijabla naziv="DomainObject.Predmet.SudioniciListAdressOIB_1">
      <item>IMM JUKIĆ GRADNJA d.o.o., OIB 69572684882, Pilinka 27/A,10000 Zagreb</item>
      <item>FINA Regionalni centar Zagreb, OIB 85821130368, Trg svibanjskih žrtava 1995. br 1,10000 Zagreb</item>
      <item>DŽEMAL OMEROVIĆ, OIB 69258816932, UL. FRANJE MALNARA IV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69572684882</item>
      <item>, OIB 85821130368</item>
      <item>, OIB 69258816932</item>
    </izvorni_sadrzaj>
    <derivirana_varijabla naziv="DomainObject.Predmet.SudioniciListNazivOIB_1">
      <item>, OIB 69572684882</item>
      <item>, OIB 85821130368</item>
      <item>, OIB 69258816932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7E547-EF2D-4A94-B550-B18A8D36C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2186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2016-03-29T10:57:00Z</dcterms:created>
  <dc:creator>Korisnik</dc:creator>
  <cp:lastModifiedBy>Višnja Svečak</cp:lastModifiedBy>
  <cp:lastPrinted>2016-03-17T13:16:00Z</cp:lastPrinted>
  <dcterms:modified xmlns:xsi="http://www.w3.org/2001/XMLSchema-instance" xsi:type="dcterms:W3CDTF">2016-03-29T11:01:00Z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