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90a1" w14:paraId="8a190a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C219B">
        <w:t>10</w:t>
      </w:r>
      <w:r w:rsidR="002A7925">
        <w:t>8</w:t>
      </w:r>
      <w:r w:rsidRPr="00151FF0">
        <w:t>/1</w:t>
      </w:r>
      <w:r w:rsidR="00FC01CC">
        <w:t>8</w:t>
      </w:r>
      <w:r w:rsidRPr="00151FF0">
        <w:t>-</w:t>
      </w:r>
      <w:r w:rsidR="009C219B">
        <w:t>26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0C0D24" w:rsidP="000C0D24" w:rsidR="000C0D24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</w:t>
      </w:r>
      <w:r w:rsidRPr="00895554">
        <w:t xml:space="preserve">RH, MF, Porezna uprava, Područni ured Osijek, zastupana po ŽDO u Osijeku OIB 18683136487 </w:t>
      </w:r>
      <w:r>
        <w:t xml:space="preserve">za </w:t>
      </w:r>
      <w:r w:rsidRPr="0041082E">
        <w:t xml:space="preserve">otvaranje stečajnog postupka nad dužnikom </w:t>
      </w:r>
      <w:r>
        <w:t>KRPAN SELF-STYLED d.o.o. za usluge, Zagreb, Maksimirska 94</w:t>
      </w:r>
      <w:r w:rsidRPr="007A72DD">
        <w:t>, MBS 0</w:t>
      </w:r>
      <w:r>
        <w:t>80981777</w:t>
      </w:r>
      <w:r w:rsidRPr="007A72DD">
        <w:t xml:space="preserve">, OIB </w:t>
      </w:r>
      <w:r>
        <w:t>31266216344</w:t>
      </w:r>
      <w:r w:rsidRPr="0041082E">
        <w:t xml:space="preserve">, dana </w:t>
      </w:r>
      <w:r>
        <w:t>27</w:t>
      </w:r>
      <w:r w:rsidRPr="0041082E">
        <w:t xml:space="preserve">. </w:t>
      </w:r>
      <w:r>
        <w:t>lipnja</w:t>
      </w:r>
      <w:r w:rsidRPr="0041082E">
        <w:t xml:space="preserve"> 201</w:t>
      </w:r>
      <w:r>
        <w:t>8</w:t>
      </w:r>
      <w:r w:rsidRPr="0041082E">
        <w:t>.</w:t>
      </w:r>
      <w:r>
        <w:t xml:space="preserve">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C0D24" w:rsidR="007B6DF7">
      <w:pPr>
        <w:pStyle w:val="Tijeloteksta"/>
        <w:numPr>
          <w:ilvl w:val="0"/>
          <w:numId w:val="1"/>
        </w:numPr>
      </w:pPr>
      <w:r>
        <w:t>Privremeno</w:t>
      </w:r>
      <w:r w:rsidR="000C0D24">
        <w:t>j</w:t>
      </w:r>
      <w:r>
        <w:t xml:space="preserve"> s</w:t>
      </w:r>
      <w:r w:rsidR="00F14D32">
        <w:t>tečajno</w:t>
      </w:r>
      <w:r w:rsidR="000C0D24">
        <w:t>j</w:t>
      </w:r>
      <w:r w:rsidR="00F14D32">
        <w:t xml:space="preserve"> upravitelj</w:t>
      </w:r>
      <w:r w:rsidR="000C0D24">
        <w:t>ici</w:t>
      </w:r>
      <w:r w:rsidR="00F14D32">
        <w:t xml:space="preserve"> </w:t>
      </w:r>
      <w:r w:rsidR="000C0D24" w:rsidRPr="000C0D24">
        <w:t>Nada Gagro, Vinkovci, Glagoljaška 52, OIB 04212100945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C0D24" w:rsidRPr="000C0D24">
        <w:t>KRPAN SELF-STYLED d.o.o. za usluge, Zagreb, Maksimirska 94, MBS 080981777, OIB 31266216344</w:t>
      </w:r>
      <w:r w:rsidR="00F14D32">
        <w:t>, u iznosu</w:t>
      </w:r>
      <w:r w:rsidR="00A35091">
        <w:t xml:space="preserve"> ukupnog troška</w:t>
      </w:r>
      <w:r w:rsidR="00F14D32">
        <w:t xml:space="preserve"> od </w:t>
      </w:r>
      <w:r w:rsidR="00A35091">
        <w:t>3</w:t>
      </w:r>
      <w:r w:rsidR="00E90780">
        <w:t>.</w:t>
      </w:r>
      <w:r w:rsidR="00A35091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</w:t>
      </w:r>
      <w:r w:rsidR="00024DD4">
        <w:t>koji će dostaviti u roku od 8 dana</w:t>
      </w:r>
      <w:r w:rsidR="008A55E4">
        <w:t>.</w:t>
      </w:r>
      <w:r w:rsidR="00C17E69">
        <w:t xml:space="preserve"> </w:t>
      </w:r>
    </w:p>
    <w:p w:rsidRDefault="00AE10CB" w:rsidP="00AE10CB" w:rsidR="00AE10CB">
      <w:pPr>
        <w:pStyle w:val="Tijeloteksta"/>
        <w:ind w:left="1065"/>
      </w:pPr>
    </w:p>
    <w:p w:rsidRDefault="006830F2" w:rsidP="006F3C44" w:rsidR="006830F2">
      <w:pPr>
        <w:pStyle w:val="Tijeloteksta"/>
        <w:numPr>
          <w:ilvl w:val="0"/>
          <w:numId w:val="1"/>
        </w:numPr>
      </w:pPr>
      <w:r>
        <w:t xml:space="preserve">Nalaže se računovodstvu ovoga suda da po pravomoćnosti ovoga rješenja </w:t>
      </w:r>
      <w:r w:rsidR="006F3C44">
        <w:t xml:space="preserve">iz </w:t>
      </w:r>
      <w:r w:rsidR="006F3C44" w:rsidRPr="006F3C44">
        <w:t>Fond</w:t>
      </w:r>
      <w:r w:rsidR="006F3C44">
        <w:t>a</w:t>
      </w:r>
      <w:r w:rsidR="006F3C44" w:rsidRPr="006F3C44">
        <w:t xml:space="preserve"> za namirenje troškova stečajnog postupka</w:t>
      </w:r>
      <w:r>
        <w:t xml:space="preserve"> izvrši isplatu privremeno</w:t>
      </w:r>
      <w:r w:rsidR="00B47F73">
        <w:t>j</w:t>
      </w:r>
      <w:r>
        <w:t xml:space="preserve"> stečajno</w:t>
      </w:r>
      <w:r w:rsidR="00B47F73">
        <w:t>j</w:t>
      </w:r>
      <w:r>
        <w:t xml:space="preserve"> upravitelj</w:t>
      </w:r>
      <w:r w:rsidR="00B47F73">
        <w:t>ici</w:t>
      </w:r>
      <w:r>
        <w:t xml:space="preserve"> na nje</w:t>
      </w:r>
      <w:r w:rsidR="00B47F73">
        <w:t>n</w:t>
      </w:r>
      <w:r>
        <w:t xml:space="preserve"> žiro-račun.</w:t>
      </w:r>
    </w:p>
    <w:p w:rsidRDefault="006830F2" w:rsidP="006830F2" w:rsidR="006830F2">
      <w:pPr>
        <w:pStyle w:val="Odlomakpopisa"/>
      </w:pPr>
    </w:p>
    <w:p w:rsidRDefault="006830F2" w:rsidP="006830F2" w:rsidR="006830F2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47F73">
        <w:t>10</w:t>
      </w:r>
      <w:r w:rsidR="00A82E04">
        <w:t>8</w:t>
      </w:r>
      <w:r w:rsidR="009B0F1B">
        <w:t>/</w:t>
      </w:r>
      <w:r w:rsidR="00FE5A6E">
        <w:t>1</w:t>
      </w:r>
      <w:r w:rsidR="006F3C44">
        <w:t>8</w:t>
      </w:r>
      <w:r w:rsidR="009B0F1B">
        <w:t>-</w:t>
      </w:r>
      <w:r w:rsidR="00B47F73">
        <w:t>3</w:t>
      </w:r>
      <w:r w:rsidR="009B0F1B">
        <w:t xml:space="preserve"> od </w:t>
      </w:r>
      <w:r w:rsidR="006F3C44">
        <w:t>7</w:t>
      </w:r>
      <w:r w:rsidR="009B0F1B">
        <w:t>.</w:t>
      </w:r>
      <w:r w:rsidR="006F3C44">
        <w:t>0</w:t>
      </w:r>
      <w:r w:rsidR="00B47F73">
        <w:t>2</w:t>
      </w:r>
      <w:r w:rsidR="009B0F1B">
        <w:t>.20</w:t>
      </w:r>
      <w:r w:rsidR="00FE5A6E">
        <w:t>1</w:t>
      </w:r>
      <w:r w:rsidR="006F3C44">
        <w:t>8</w:t>
      </w:r>
      <w:r w:rsidR="009B0F1B">
        <w:t>. pokrenut je prethodni postupak nad dužnikom i imenovan</w:t>
      </w:r>
      <w:r w:rsidR="00B47F73">
        <w:t>a</w:t>
      </w:r>
      <w:r w:rsidR="0040049C">
        <w:t xml:space="preserve"> je</w:t>
      </w:r>
      <w:r w:rsidR="009B0F1B">
        <w:t xml:space="preserve"> </w:t>
      </w:r>
      <w:r w:rsidR="00B47F73">
        <w:t>Nada Gagro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025584" w:rsidP="00317D16" w:rsidR="00025584">
      <w:pPr>
        <w:pStyle w:val="Tijeloteksta"/>
        <w:ind w:firstLine="708"/>
      </w:pPr>
    </w:p>
    <w:p w:rsidRDefault="002A7925" w:rsidP="002A7925" w:rsidR="002A7925">
      <w:pPr>
        <w:pStyle w:val="Tijeloteksta"/>
        <w:ind w:firstLine="708"/>
      </w:pPr>
      <w:r>
        <w:lastRenderedPageBreak/>
        <w:t>Privremen</w:t>
      </w:r>
      <w:r w:rsidR="00B47F73">
        <w:t>a</w:t>
      </w:r>
      <w:r>
        <w:t xml:space="preserve"> stečajn</w:t>
      </w:r>
      <w:r w:rsidR="00B47F73">
        <w:t>a</w:t>
      </w:r>
      <w:r>
        <w:t xml:space="preserve"> upravitelj</w:t>
      </w:r>
      <w:r w:rsidR="00F25494">
        <w:t>ica</w:t>
      </w:r>
      <w:r>
        <w:t xml:space="preserve"> obavi</w:t>
      </w:r>
      <w:r w:rsidR="00F25494">
        <w:t>la</w:t>
      </w:r>
      <w:r>
        <w:t xml:space="preserve"> je sve potrebne radnje, te je sastavi</w:t>
      </w:r>
      <w:r w:rsidR="00F25494">
        <w:t>la</w:t>
      </w:r>
      <w:r>
        <w:t xml:space="preserve"> i dostavi</w:t>
      </w:r>
      <w:r w:rsidR="00F25494">
        <w:t>la</w:t>
      </w:r>
      <w:r>
        <w:t xml:space="preserve"> svoje pisano izvješće i nazoči</w:t>
      </w:r>
      <w:r w:rsidR="00F25494">
        <w:t>la</w:t>
      </w:r>
      <w:r>
        <w:t xml:space="preserve"> ročištu radi izjašnjenja o prijedlogu za otvaranje stečajnog postupka i ročištu radi rasprave o uvjetima za otvaranje stečajnog postupka, a dana </w:t>
      </w:r>
      <w:r w:rsidR="00F25494">
        <w:t>13</w:t>
      </w:r>
      <w:r>
        <w:t>.</w:t>
      </w:r>
      <w:r w:rsidR="00C520E2">
        <w:t>0</w:t>
      </w:r>
      <w:r w:rsidR="00F25494">
        <w:t>6</w:t>
      </w:r>
      <w:r>
        <w:t>.201</w:t>
      </w:r>
      <w:r w:rsidR="00C520E2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 i 104/17) i čl. 2., 4. i 15. Uredbe o kriterijima i načinu obračuna i plaćanja nagrade stečajnim upraviteljima (NN 105/15).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25494" w:rsidRPr="00F25494">
        <w:t xml:space="preserve">27. lipnja </w:t>
      </w:r>
      <w:r w:rsidR="006830F2" w:rsidRPr="006830F2">
        <w:t>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F25494">
        <w:t>a</w:t>
      </w:r>
      <w:r w:rsidR="0040049C">
        <w:t xml:space="preserve"> </w:t>
      </w:r>
      <w:r w:rsidR="00D5639E">
        <w:t>stečajn</w:t>
      </w:r>
      <w:r w:rsidR="00F25494">
        <w:t>a</w:t>
      </w:r>
      <w:r w:rsidR="00D5639E">
        <w:t xml:space="preserve"> </w:t>
      </w:r>
      <w:r w:rsidR="0061543A">
        <w:t>upravitelj</w:t>
      </w:r>
      <w:r w:rsidR="00F25494">
        <w:t>ica</w:t>
      </w:r>
      <w:r w:rsidR="00C520E2">
        <w:t xml:space="preserve"> </w:t>
      </w:r>
      <w:r w:rsidR="00F25494">
        <w:t>Nada Gagro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B71" w:rsidR="006C6B71">
      <w:r>
        <w:separator/>
      </w:r>
    </w:p>
  </w:endnote>
  <w:endnote w:id="0" w:type="continuationSeparator">
    <w:p w:rsidRDefault="006C6B71" w:rsidR="006C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B71" w:rsidR="006C6B71">
      <w:r>
        <w:separator/>
      </w:r>
    </w:p>
  </w:footnote>
  <w:footnote w:id="0" w:type="continuationSeparator">
    <w:p w:rsidRDefault="006C6B71" w:rsidR="006C6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8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85444">
      <w:t>14 St-</w:t>
    </w:r>
    <w:r w:rsidR="009C219B" w:rsidRPr="009C219B">
      <w:t>108/18-26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71"/>
    <w:rsid w:val="000128AD"/>
    <w:rsid w:val="00016486"/>
    <w:rsid w:val="00024407"/>
    <w:rsid w:val="00024DD4"/>
    <w:rsid w:val="00025584"/>
    <w:rsid w:val="00031CCE"/>
    <w:rsid w:val="000462E0"/>
    <w:rsid w:val="0004674A"/>
    <w:rsid w:val="000568B2"/>
    <w:rsid w:val="000A5733"/>
    <w:rsid w:val="000B6885"/>
    <w:rsid w:val="000C0BFA"/>
    <w:rsid w:val="000C0D24"/>
    <w:rsid w:val="000C58A2"/>
    <w:rsid w:val="000D2A6B"/>
    <w:rsid w:val="000E01EA"/>
    <w:rsid w:val="000E1878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26F65"/>
    <w:rsid w:val="0025343B"/>
    <w:rsid w:val="00253BF7"/>
    <w:rsid w:val="00257080"/>
    <w:rsid w:val="002635F7"/>
    <w:rsid w:val="0026470C"/>
    <w:rsid w:val="00273211"/>
    <w:rsid w:val="0027717E"/>
    <w:rsid w:val="00277491"/>
    <w:rsid w:val="00282387"/>
    <w:rsid w:val="002844C1"/>
    <w:rsid w:val="002A64FF"/>
    <w:rsid w:val="002A7925"/>
    <w:rsid w:val="002B6F0A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54F94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30F2"/>
    <w:rsid w:val="00684FAB"/>
    <w:rsid w:val="00684FD6"/>
    <w:rsid w:val="0069081D"/>
    <w:rsid w:val="006C0E18"/>
    <w:rsid w:val="006C48A6"/>
    <w:rsid w:val="006C6B71"/>
    <w:rsid w:val="006D66FA"/>
    <w:rsid w:val="006E614C"/>
    <w:rsid w:val="006F3C44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18CC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C219B"/>
    <w:rsid w:val="009F478E"/>
    <w:rsid w:val="00A004C6"/>
    <w:rsid w:val="00A10AB6"/>
    <w:rsid w:val="00A126F0"/>
    <w:rsid w:val="00A14C1A"/>
    <w:rsid w:val="00A14E5B"/>
    <w:rsid w:val="00A152F2"/>
    <w:rsid w:val="00A34E0A"/>
    <w:rsid w:val="00A35091"/>
    <w:rsid w:val="00A51492"/>
    <w:rsid w:val="00A577B6"/>
    <w:rsid w:val="00A57D3E"/>
    <w:rsid w:val="00A74469"/>
    <w:rsid w:val="00A7779B"/>
    <w:rsid w:val="00A82E04"/>
    <w:rsid w:val="00A90CA5"/>
    <w:rsid w:val="00A91489"/>
    <w:rsid w:val="00A924F5"/>
    <w:rsid w:val="00AB601F"/>
    <w:rsid w:val="00AB6394"/>
    <w:rsid w:val="00AD7E47"/>
    <w:rsid w:val="00AE10CB"/>
    <w:rsid w:val="00AE693D"/>
    <w:rsid w:val="00AF3B44"/>
    <w:rsid w:val="00AF6D89"/>
    <w:rsid w:val="00B01AEB"/>
    <w:rsid w:val="00B03B3C"/>
    <w:rsid w:val="00B06771"/>
    <w:rsid w:val="00B32B35"/>
    <w:rsid w:val="00B41D7F"/>
    <w:rsid w:val="00B47F73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D7D3D"/>
    <w:rsid w:val="00BE4AEB"/>
    <w:rsid w:val="00C17E69"/>
    <w:rsid w:val="00C20B4A"/>
    <w:rsid w:val="00C25670"/>
    <w:rsid w:val="00C47A65"/>
    <w:rsid w:val="00C520E2"/>
    <w:rsid w:val="00C52AC8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85444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549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01CC"/>
    <w:rsid w:val="00FC4EA8"/>
    <w:rsid w:val="00FC5276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8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18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8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87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87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8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18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8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8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8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SELF-STYLED d.o.o.</izvorni_sadrzaj>
    <derivirana_varijabla naziv="DomainObject.Predmet.ProtustrankaFormated_1">  KRPAN SELF-STYLED d.o.o.</derivirana_varijabla>
  </DomainObject.Predmet.ProtustrankaFormated>
  <DomainObject.Predmet.ProtustrankaFormatedOIB>
    <izvorni_sadrzaj>  KRPAN SELF-STYLED d.o.o., OIB 31266216344</izvorni_sadrzaj>
    <derivirana_varijabla naziv="DomainObject.Predmet.ProtustrankaFormatedOIB_1">  KRPAN SELF-STYLED d.o.o., OIB 31266216344</derivirana_varijabla>
  </DomainObject.Predmet.ProtustrankaFormatedOIB>
  <DomainObject.Predmet.ProtustrankaFormatedWithAdress>
    <izvorni_sadrzaj> KRPAN SELF-STYLED d.o.o., Maksimirska 94, 10000 Zagreb</izvorni_sadrzaj>
    <derivirana_varijabla naziv="DomainObject.Predmet.ProtustrankaFormatedWithAdress_1"> KRPAN SELF-STYLED d.o.o., Maksimirska 94, 10000 Zagreb</derivirana_varijabla>
  </DomainObject.Predmet.ProtustrankaFormatedWithAdress>
  <DomainObject.Predmet.ProtustrankaFormatedWithAdressOIB>
    <izvorni_sadrzaj> KRPAN SELF-STYLED d.o.o., OIB 31266216344, Maksimirska 94, 10000 Zagreb</izvorni_sadrzaj>
    <derivirana_varijabla naziv="DomainObject.Predmet.ProtustrankaFormatedWithAdressOIB_1"> KRPAN SELF-STYLED d.o.o., OIB 31266216344, Maksimirska 94, 10000 Zagreb</derivirana_varijabla>
  </DomainObject.Predmet.ProtustrankaFormatedWithAdressOIB>
  <DomainObject.Predmet.ProtustrankaWithAdress>
    <izvorni_sadrzaj>KRPAN SELF-STYLED d.o.o. Maksimirska 94, 10000 Zagreb</izvorni_sadrzaj>
    <derivirana_varijabla naziv="DomainObject.Predmet.ProtustrankaWithAdress_1">KRPAN SELF-STYLED d.o.o. Maksimirska 94, 10000 Zagreb</derivirana_varijabla>
  </DomainObject.Predmet.ProtustrankaWithAdress>
  <DomainObject.Predmet.ProtustrankaWithAdressOIB>
    <izvorni_sadrzaj>KRPAN SELF-STYLED d.o.o., OIB 31266216344, Maksimirska 94, 10000 Zagreb</izvorni_sadrzaj>
    <derivirana_varijabla naziv="DomainObject.Predmet.ProtustrankaWithAdressOIB_1">KRPAN SELF-STYLED d.o.o., OIB 31266216344, Maksimirska 94, 10000 Zagreb</derivirana_varijabla>
  </DomainObject.Predmet.ProtustrankaWithAdressOIB>
  <DomainObject.Predmet.ProtustrankaNazivFormated>
    <izvorni_sadrzaj>KRPAN SELF-STYLED d.o.o.</izvorni_sadrzaj>
    <derivirana_varijabla naziv="DomainObject.Predmet.ProtustrankaNazivFormated_1">KRPAN SELF-STYLED d.o.o.</derivirana_varijabla>
  </DomainObject.Predmet.ProtustrankaNazivFormated>
  <DomainObject.Predmet.ProtustrankaNazivFormatedOIB>
    <izvorni_sadrzaj>KRPAN SELF-STYLED d.o.o., OIB 31266216344</izvorni_sadrzaj>
    <derivirana_varijabla naziv="DomainObject.Predmet.ProtustrankaNazivFormatedOIB_1">KRPAN SELF-STYLED d.o.o., OIB 31266216344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ZAGREB</izvorni_sadrzaj>
    <derivirana_varijabla naziv="DomainObject.Predmet.StrankaFormated_1">  RH MF PU PODRUČNI URAED ZAGREB</derivirana_varijabla>
  </DomainObject.Predmet.StrankaFormated>
  <DomainObject.Predmet.StrankaFormatedOIB>
    <izvorni_sadrzaj>  RH MF PU PODRUČNI URAED ZAGREB, OIB 18683136487</izvorni_sadrzaj>
    <derivirana_varijabla naziv="DomainObject.Predmet.StrankaFormatedOIB_1">  RH MF PU PODRUČNI URAED ZAGREB, OIB 18683136487</derivirana_varijabla>
  </DomainObject.Predmet.StrankaFormatedOIB>
  <DomainObject.Predmet.StrankaFormatedWithAdress>
    <izvorni_sadrzaj> RH MF PU PODRUČNI URAED ZAGREB</izvorni_sadrzaj>
    <derivirana_varijabla naziv="DomainObject.Predmet.StrankaFormatedWithAdress_1"> RH MF PU PODRUČNI URAED ZAGREB</derivirana_varijabla>
  </DomainObject.Predmet.StrankaFormatedWithAdress>
  <DomainObject.Predmet.StrankaFormatedWithAdressOIB>
    <izvorni_sadrzaj> RH MF PU PODRUČNI URAED ZAGREB, OIB 18683136487</izvorni_sadrzaj>
    <derivirana_varijabla naziv="DomainObject.Predmet.StrankaFormatedWithAdressOIB_1"> RH MF PU PODRUČNI URAED ZAGREB, OIB 18683136487</derivirana_varijabla>
  </DomainObject.Predmet.StrankaFormatedWithAdressOIB>
  <DomainObject.Predmet.StrankaWithAdress>
    <izvorni_sadrzaj>RH MF PU PODRUČNI URAED ZAGREB </izvorni_sadrzaj>
    <derivirana_varijabla naziv="DomainObject.Predmet.StrankaWithAdress_1">RH MF PU PODRUČNI URAED ZAGREB </derivirana_varijabla>
  </DomainObject.Predmet.StrankaWithAdress>
  <DomainObject.Predmet.StrankaWithAdressOIB>
    <izvorni_sadrzaj>RH MF PU PODRUČNI URAED ZAGREB, OIB 18683136487</izvorni_sadrzaj>
    <derivirana_varijabla naziv="DomainObject.Predmet.StrankaWithAdressOIB_1">RH MF PU PODRUČNI URAED ZAGREB, OIB 18683136487</derivirana_varijabla>
  </DomainObject.Predmet.StrankaWithAdressOIB>
  <DomainObject.Predmet.StrankaNazivFormated>
    <izvorni_sadrzaj>RH MF PU PODRUČNI URAED ZAGREB</izvorni_sadrzaj>
    <derivirana_varijabla naziv="DomainObject.Predmet.StrankaNazivFormated_1">RH MF PU PODRUČNI URAED ZAGREB</derivirana_varijabla>
  </DomainObject.Predmet.StrankaNazivFormated>
  <DomainObject.Predmet.StrankaNazivFormatedOIB>
    <izvorni_sadrzaj>RH MF PU PODRUČNI URAED ZAGREB, OIB 18683136487</izvorni_sadrzaj>
    <derivirana_varijabla naziv="DomainObject.Predmet.StrankaNazivFormatedOIB_1">RH MF PU PODRUČNI URAED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URAED ZAGREB</item>
    </izvorni_sadrzaj>
    <derivirana_varijabla naziv="DomainObject.Predmet.StrankaListFormated_1">
      <item>RH MF PU PODRUČNI URAED ZAGREB</item>
    </derivirana_varijabla>
  </DomainObject.Predmet.StrankaListFormated>
  <DomainObject.Predmet.StrankaListFormatedOIB>
    <izvorni_sadrzaj>
      <item>RH MF PU PODRUČNI URAED ZAGREB, OIB 18683136487</item>
    </izvorni_sadrzaj>
    <derivirana_varijabla naziv="DomainObject.Predmet.StrankaListFormatedOIB_1">
      <item>RH MF PU PODRUČNI URAED ZAGREB, OIB 18683136487</item>
    </derivirana_varijabla>
  </DomainObject.Predmet.StrankaListFormatedOIB>
  <DomainObject.Predmet.StrankaListFormatedWithAdress>
    <izvorni_sadrzaj>
      <item>RH MF PU PODRUČNI URAED ZAGREB</item>
    </izvorni_sadrzaj>
    <derivirana_varijabla naziv="DomainObject.Predmet.StrankaListFormatedWithAdress_1">
      <item>RH MF PU PODRUČNI URAED ZAGREB</item>
    </derivirana_varijabla>
  </DomainObject.Predmet.StrankaListFormatedWithAdress>
  <DomainObject.Predmet.StrankaListFormatedWithAdressOIB>
    <izvorni_sadrzaj>
      <item>RH MF PU PODRUČNI URAED ZAGREB, OIB 18683136487</item>
    </izvorni_sadrzaj>
    <derivirana_varijabla naziv="DomainObject.Predmet.StrankaListFormatedWithAdressOIB_1">
      <item>RH MF PU PODRUČNI URAED ZAGREB, OIB 18683136487</item>
    </derivirana_varijabla>
  </DomainObject.Predmet.StrankaListFormatedWithAdressOIB>
  <DomainObject.Predmet.StrankaListNazivFormated>
    <izvorni_sadrzaj>
      <item>RH MF PU PODRUČNI URAED ZAGREB</item>
    </izvorni_sadrzaj>
    <derivirana_varijabla naziv="DomainObject.Predmet.StrankaListNazivFormated_1">
      <item>RH MF PU PODRUČNI URAED ZAGREB</item>
    </derivirana_varijabla>
  </DomainObject.Predmet.StrankaListNazivFormated>
  <DomainObject.Predmet.StrankaListNazivFormatedOIB>
    <izvorni_sadrzaj>
      <item>RH MF PU PODRUČNI URAED ZAGREB, OIB 18683136487</item>
    </izvorni_sadrzaj>
    <derivirana_varijabla naziv="DomainObject.Predmet.StrankaListNazivFormatedOIB_1">
      <item>RH MF PU PODRUČNI URAED ZAGREB, OIB 18683136487</item>
    </derivirana_varijabla>
  </DomainObject.Predmet.StrankaListNazivFormatedOIB>
  <DomainObject.Predmet.ProtuStrankaListFormated>
    <izvorni_sadrzaj>
      <item>KRPAN SELF-STYLED d.o.o.</item>
    </izvorni_sadrzaj>
    <derivirana_varijabla naziv="DomainObject.Predmet.ProtuStrankaListFormated_1">
      <item>KRPAN SELF-STYLED d.o.o.</item>
    </derivirana_varijabla>
  </DomainObject.Predmet.ProtuStrankaListFormated>
  <DomainObject.Predmet.ProtuStrankaListFormatedOIB>
    <izvorni_sadrzaj>
      <item>KRPAN SELF-STYLED d.o.o., OIB 31266216344</item>
    </izvorni_sadrzaj>
    <derivirana_varijabla naziv="DomainObject.Predmet.ProtuStrankaListFormatedOIB_1">
      <item>KRPAN SELF-STYLED d.o.o., OIB 31266216344</item>
    </derivirana_varijabla>
  </DomainObject.Predmet.ProtuStrankaListFormatedOIB>
  <DomainObject.Predmet.ProtuStrankaListFormatedWithAdress>
    <izvorni_sadrzaj>
      <item>KRPAN SELF-STYLED d.o.o., Maksimirska 94, 10000 Zagreb</item>
    </izvorni_sadrzaj>
    <derivirana_varijabla naziv="DomainObject.Predmet.ProtuStrankaListFormatedWithAdress_1">
      <item>KRPAN SELF-STYLED d.o.o., Maksimirska 94, 10000 Zagreb</item>
    </derivirana_varijabla>
  </DomainObject.Predmet.ProtuStrankaListFormatedWithAdress>
  <DomainObject.Predmet.ProtuStrankaListFormatedWithAdressOIB>
    <izvorni_sadrzaj>
      <item>KRPAN SELF-STYLED d.o.o., OIB 31266216344, Maksimirska 94, 10000 Zagreb</item>
    </izvorni_sadrzaj>
    <derivirana_varijabla naziv="DomainObject.Predmet.ProtuStrankaListFormatedWithAdressOIB_1">
      <item>KRPAN SELF-STYLED d.o.o., OIB 31266216344, Maksimirska 94, 10000 Zagreb</item>
    </derivirana_varijabla>
  </DomainObject.Predmet.ProtuStrankaListFormatedWithAdressOIB>
  <DomainObject.Predmet.ProtuStrankaListNazivFormated>
    <izvorni_sadrzaj>
      <item>KRPAN SELF-STYLED d.o.o.</item>
    </izvorni_sadrzaj>
    <derivirana_varijabla naziv="DomainObject.Predmet.ProtuStrankaListNazivFormated_1">
      <item>KRPAN SELF-STYLED d.o.o.</item>
    </derivirana_varijabla>
  </DomainObject.Predmet.ProtuStrankaListNazivFormated>
  <DomainObject.Predmet.ProtuStrankaListNazivFormatedOIB>
    <izvorni_sadrzaj>
      <item>KRPAN SELF-STYLED d.o.o., OIB 31266216344</item>
    </izvorni_sadrzaj>
    <derivirana_varijabla naziv="DomainObject.Predmet.ProtuStrankaListNazivFormatedOIB_1">
      <item>KRPAN SELF-STYLED d.o.o., OIB 31266216344</item>
    </derivirana_varijabla>
  </DomainObject.Predmet.ProtuStrankaListNazivFormatedOIB>
  <DomainObject.Predmet.OstaliListFormated>
    <izvorni_sadrzaj>
      <item>Alen Kopf</item>
    </izvorni_sadrzaj>
    <derivirana_varijabla naziv="DomainObject.Predmet.OstaliListFormated_1">
      <item>Alen Kopf</item>
    </derivirana_varijabla>
  </DomainObject.Predmet.OstaliListFormated>
  <DomainObject.Predmet.OstaliListFormatedOIB>
    <izvorni_sadrzaj>
      <item>Alen Kopf, OIB 30818438127</item>
    </izvorni_sadrzaj>
    <derivirana_varijabla naziv="DomainObject.Predmet.OstaliListFormatedOIB_1">
      <item>Alen Kopf, OIB 30818438127</item>
    </derivirana_varijabla>
  </DomainObject.Predmet.OstaliListFormatedOIB>
  <DomainObject.Predmet.OstaliListFormatedWithAdress>
    <izvorni_sadrzaj>
      <item>Alen Kopf, Danijela Godine 6, 51000 Rijeka</item>
    </izvorni_sadrzaj>
    <derivirana_varijabla naziv="DomainObject.Predmet.OstaliListFormatedWithAdress_1">
      <item>Alen Kopf, Danijela Godine 6, 51000 Rijeka</item>
    </derivirana_varijabla>
  </DomainObject.Predmet.OstaliListFormatedWithAdress>
  <DomainObject.Predmet.OstaliListFormatedWithAdressOIB>
    <izvorni_sadrzaj>
      <item>Alen Kopf, OIB 30818438127, Danijela Godine 6, 51000 Rijeka</item>
    </izvorni_sadrzaj>
    <derivirana_varijabla naziv="DomainObject.Predmet.OstaliListFormatedWithAdressOIB_1">
      <item>Alen Kopf, OIB 30818438127, Danijela Godine 6, 51000 Rijeka</item>
    </derivirana_varijabla>
  </DomainObject.Predmet.OstaliListFormatedWithAdressOIB>
  <DomainObject.Predmet.OstaliListNazivFormated>
    <izvorni_sadrzaj>
      <item>Alen Kopf</item>
    </izvorni_sadrzaj>
    <derivirana_varijabla naziv="DomainObject.Predmet.OstaliListNazivFormated_1">
      <item>Alen Kopf</item>
    </derivirana_varijabla>
  </DomainObject.Predmet.OstaliListNazivFormated>
  <DomainObject.Predmet.OstaliListNazivFormatedOIB>
    <izvorni_sadrzaj>
      <item>Alen Kopf, OIB 30818438127</item>
    </izvorni_sadrzaj>
    <derivirana_varijabla naziv="DomainObject.Predmet.OstaliListNazivFormatedOIB_1">
      <item>Alen Kopf, OIB 30818438127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ZAGREB</izvorni_sadrzaj>
    <derivirana_varijabla naziv="DomainObject.Predmet.StrankaIDrugi_1">RH MF PU PODRUČNI URAED ZAGREB</derivirana_varijabla>
  </DomainObject.Predmet.StrankaIDrugi>
  <DomainObject.Predmet.ProtustrankaIDrugi>
    <izvorni_sadrzaj>KRPAN SELF-STYLED d.o.o.</izvorni_sadrzaj>
    <derivirana_varijabla naziv="DomainObject.Predmet.ProtustrankaIDrugi_1">KRPAN SELF-STYLED d.o.o.</derivirana_varijabla>
  </DomainObject.Predmet.ProtustrankaIDrugi>
  <DomainObject.Predmet.StrankaIDrugiAdressOIB>
    <izvorni_sadrzaj>RH MF PU PODRUČNI URAED ZAGREB, OIB 18683136487</izvorni_sadrzaj>
    <derivirana_varijabla naziv="DomainObject.Predmet.StrankaIDrugiAdressOIB_1">RH MF PU PODRUČNI URAED ZAGREB, OIB 18683136487</derivirana_varijabla>
  </DomainObject.Predmet.StrankaIDrugiAdressOIB>
  <DomainObject.Predmet.ProtustrankaIDrugiAdressOIB>
    <izvorni_sadrzaj>KRPAN SELF-STYLED d.o.o., OIB 31266216344, Maksimirska 94, 10000 Zagreb</izvorni_sadrzaj>
    <derivirana_varijabla naziv="DomainObject.Predmet.ProtustrankaIDrugiAdressOIB_1">KRPAN SELF-STYLED d.o.o., OIB 31266216344,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KRPAN SELF-STYLED d.o.o.</item>
      <item>RH MF PU PODRUČNI URAED ZAGREB</item>
      <item>Alen Kopf</item>
    </izvorni_sadrzaj>
    <derivirana_varijabla naziv="DomainObject.Predmet.SudioniciListNaziv_1">
      <item>KRPAN SELF-STYLED d.o.o.</item>
      <item>RH MF PU PODRUČNI URAED ZAGREB</item>
      <item>Alen Kopf</item>
    </derivirana_varijabla>
  </DomainObject.Predmet.SudioniciListNaziv>
  <DomainObject.Predmet.SudioniciListAdressOIB>
    <izvorni_sadrzaj>
      <item>KRPAN SELF-STYLED d.o.o., OIB 31266216344, Maksimirska 94,10000 Zagreb</item>
      <item>RH MF PU PODRUČNI URAED ZAGREB, OIB 18683136487</item>
      <item>Alen Kopf, OIB 30818438127, Danijela Godine 6,51000 Rijeka</item>
    </izvorni_sadrzaj>
    <derivirana_varijabla naziv="DomainObject.Predmet.SudioniciListAdressOIB_1">
      <item>KRPAN SELF-STYLED d.o.o., OIB 31266216344, Maksimirska 94,10000 Zagreb</item>
      <item>RH MF PU PODRUČNI URAED ZAGREB, OIB 18683136487</item>
      <item>Alen Kopf, OIB 30818438127,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31266216344</item>
      <item>, OIB 18683136487</item>
      <item>, OIB 30818438127</item>
    </izvorni_sadrzaj>
    <derivirana_varijabla naziv="DomainObject.Predmet.SudioniciListNazivOIB_1">
      <item>, OIB 31266216344</item>
      <item>, OIB 18683136487</item>
      <item>, OIB 30818438127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416</properties:Words>
  <properties:Characters>2295</properties:Characters>
  <properties:Lines>71</properties:Lines>
  <properties:Paragraphs>21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2017-11-15T07:45:00Z</cp:lastPrinted>
  <dcterms:modified xmlns:xsi="http://www.w3.org/2001/XMLSchema-instance" xsi:type="dcterms:W3CDTF">2018-06-27T10:19:00Z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