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2e03" w14:paraId="4a72e03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</w:t>
      </w:r>
      <w:r w:rsidR="005A6BE7">
        <w:rPr>
          <w:b/>
        </w:rPr>
        <w:t>1411</w:t>
      </w:r>
      <w:r w:rsidR="008D1B0D" w:rsidRPr="008D1B0D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208F9">
        <w:t>Karlovac</w:t>
      </w:r>
      <w:r w:rsidR="008D1B0D">
        <w:t>,</w:t>
      </w:r>
      <w:r w:rsidR="00F7528A" w:rsidRPr="00F7528A">
        <w:t xml:space="preserve"> </w:t>
      </w:r>
      <w:r w:rsidR="00F7528A">
        <w:t>Karlovac, Ul. Pavla Vitezovića 1</w:t>
      </w:r>
      <w:r w:rsidR="00F7528A" w:rsidRPr="00F7528A">
        <w:t>, OIB: 85821130368</w:t>
      </w:r>
      <w:r w:rsidR="00F7528A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5A6BE7" w:rsidRPr="005A6BE7">
        <w:t>OBRTNIČKA ZADRUGA OBRTNIK "u likvidaciji" Ozalj, Kurilovac 12/a, OIB: 45055751379</w:t>
      </w:r>
      <w:r w:rsidR="00B16504" w:rsidRPr="00B16504">
        <w:t xml:space="preserve">, </w:t>
      </w:r>
      <w:r w:rsidR="00AA7765">
        <w:t xml:space="preserve">dana </w:t>
      </w:r>
      <w:r w:rsidR="007F4440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5A6BE7" w:rsidRPr="005A6BE7">
        <w:t>OBRTNIČKA ZADRUGA OBRTNIK "u likvidaciji" Ozalj, Kurilovac 12/a, OIB: 45055751379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7F4440" w:rsidRPr="007F4440">
        <w:t>Ana-Maria Bogović iz Slavonskog Broda, Naselje Lutvinka ulaz 2/9, OIB 36495483478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5A6BE7" w:rsidRPr="005A6BE7">
        <w:t>OBRTNIČKA ZADRUGA OBRTNIK "u likvidaciji" Ozalj, Kurilovac 12/a, OIB: 45055751379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5A6BE7" w:rsidP="00F74270" w:rsidR="005A6BE7">
      <w:pPr>
        <w:ind w:firstLine="1440"/>
        <w:jc w:val="both"/>
      </w:pPr>
    </w:p>
    <w:p w:rsidRDefault="00F74270" w:rsidP="00F74270" w:rsidR="002B2084">
      <w:pPr>
        <w:jc w:val="right"/>
        <w:rPr>
          <w:b/>
        </w:rPr>
      </w:pPr>
      <w:r w:rsidRPr="00F74270">
        <w:rPr>
          <w:b/>
        </w:rPr>
        <w:lastRenderedPageBreak/>
        <w:t>Broj: 7/St-1</w:t>
      </w:r>
      <w:r w:rsidR="005A6BE7">
        <w:rPr>
          <w:b/>
        </w:rPr>
        <w:t>411</w:t>
      </w:r>
      <w:r w:rsidRPr="00F74270">
        <w:rPr>
          <w:b/>
        </w:rPr>
        <w:t>/2016-5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208F9">
        <w:t>Karlovac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5A6BE7" w:rsidRPr="005A6BE7">
        <w:t>OBRTNIČKA ZADRUGA OBRTNIK "u likvidaciji" Ozalj, Kurilovac 12/a, OIB: 45055751379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5A6BE7">
        <w:t>2464</w:t>
      </w:r>
      <w:r w:rsidR="008D1B0D">
        <w:t xml:space="preserve"> </w:t>
      </w:r>
      <w:r>
        <w:t>dan</w:t>
      </w:r>
      <w:r w:rsidR="005A6BE7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5A6BE7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7F4440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5A6BE7" w:rsidP="00A374CF" w:rsidR="005A6BE7"/>
    <w:p w:rsidRDefault="005A6BE7" w:rsidP="00A374CF" w:rsidR="005A6BE7"/>
    <w:p w:rsidRDefault="005A6BE7" w:rsidP="00A374CF" w:rsidR="005A6BE7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1F3" w:rsidR="003611F3">
      <w:r>
        <w:separator/>
      </w:r>
    </w:p>
  </w:endnote>
  <w:endnote w:id="0" w:type="continuationSeparator">
    <w:p w:rsidRDefault="003611F3" w:rsidR="00361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1F3" w:rsidR="003611F3">
      <w:r>
        <w:separator/>
      </w:r>
    </w:p>
  </w:footnote>
  <w:footnote w:id="0" w:type="continuationSeparator">
    <w:p w:rsidRDefault="003611F3" w:rsidR="00361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3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562D5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208F9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11F3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27CE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1824"/>
    <w:rsid w:val="00543251"/>
    <w:rsid w:val="00545E87"/>
    <w:rsid w:val="00547F1F"/>
    <w:rsid w:val="005573EF"/>
    <w:rsid w:val="00561DFC"/>
    <w:rsid w:val="00570323"/>
    <w:rsid w:val="00587D6B"/>
    <w:rsid w:val="00587DF3"/>
    <w:rsid w:val="005A6BE7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463A7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F4440"/>
    <w:rsid w:val="007F5B85"/>
    <w:rsid w:val="007F7BE4"/>
    <w:rsid w:val="00805BEA"/>
    <w:rsid w:val="008064F9"/>
    <w:rsid w:val="00816600"/>
    <w:rsid w:val="00832536"/>
    <w:rsid w:val="00841F8D"/>
    <w:rsid w:val="00843E7A"/>
    <w:rsid w:val="00856577"/>
    <w:rsid w:val="00863A5B"/>
    <w:rsid w:val="00864F1D"/>
    <w:rsid w:val="00873A1A"/>
    <w:rsid w:val="00896044"/>
    <w:rsid w:val="0089623C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9D7BE5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B0C44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7528A"/>
    <w:rsid w:val="00F91028"/>
    <w:rsid w:val="00F911E6"/>
    <w:rsid w:val="00FB07D9"/>
    <w:rsid w:val="00FB3B83"/>
    <w:rsid w:val="00FC16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C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C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C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C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C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C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C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C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St-1411/2016</izvorni_sadrzaj>
    <derivirana_varijabla naziv="DomainObject.Predmet.OznakaBroj_1">St-1411/2016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Obrtnik u likvidaciji</izvorni_sadrzaj>
    <derivirana_varijabla naziv="DomainObject.Predmet.ProtustrankaFormated_1">  Obrtnička zadruga Obrtnik u likvidaciji</derivirana_varijabla>
  </DomainObject.Predmet.ProtustrankaFormated>
  <DomainObject.Predmet.ProtustrankaFormatedOIB>
    <izvorni_sadrzaj>  Obrtnička zadruga Obrtnik u likvidaciji, OIB 45055751379</izvorni_sadrzaj>
    <derivirana_varijabla naziv="DomainObject.Predmet.ProtustrankaFormatedOIB_1">  Obrtnička zadruga Obrtnik u likvidaciji, OIB 45055751379</derivirana_varijabla>
  </DomainObject.Predmet.ProtustrankaFormatedOIB>
  <DomainObject.Predmet.ProtustrankaFormatedWithAdress>
    <izvorni_sadrzaj> Obrtnička zadruga Obrtnik u likvidaciji, Kurilovac 12/a, 47280 Ozalj</izvorni_sadrzaj>
    <derivirana_varijabla naziv="DomainObject.Predmet.ProtustrankaFormatedWithAdress_1"> Obrtnička zadruga Obrtnik u likvidaciji, Kurilovac 12/a, 47280 Ozalj</derivirana_varijabla>
  </DomainObject.Predmet.ProtustrankaFormatedWithAdress>
  <DomainObject.Predmet.ProtustrankaFormatedWithAdressOIB>
    <izvorni_sadrzaj> Obrtnička zadruga Obrtnik u likvidaciji, OIB 45055751379, Kurilovac 12/a, 47280 Ozalj</izvorni_sadrzaj>
    <derivirana_varijabla naziv="DomainObject.Predmet.ProtustrankaFormatedWithAdressOIB_1"> Obrtnička zadruga Obrtnik u likvidaciji, OIB 45055751379, Kurilovac 12/a, 47280 Ozalj</derivirana_varijabla>
  </DomainObject.Predmet.ProtustrankaFormatedWithAdressOIB>
  <DomainObject.Predmet.ProtustrankaWithAdress>
    <izvorni_sadrzaj>Obrtnička zadruga Obrtnik u likvidaciji Kurilovac 12/a, 47280 Ozalj</izvorni_sadrzaj>
    <derivirana_varijabla naziv="DomainObject.Predmet.ProtustrankaWithAdress_1">Obrtnička zadruga Obrtnik u likvidaciji Kurilovac 12/a, 47280 Ozalj</derivirana_varijabla>
  </DomainObject.Predmet.ProtustrankaWithAdress>
  <DomainObject.Predmet.ProtustrankaWithAdressOIB>
    <izvorni_sadrzaj>Obrtnička zadruga Obrtnik u likvidaciji, OIB 45055751379, Kurilovac 12/a, 47280 Ozalj</izvorni_sadrzaj>
    <derivirana_varijabla naziv="DomainObject.Predmet.ProtustrankaWithAdressOIB_1">Obrtnička zadruga Obrtnik u likvidaciji, OIB 45055751379, Kurilovac 12/a, 47280 Ozalj</derivirana_varijabla>
  </DomainObject.Predmet.ProtustrankaWithAdressOIB>
  <DomainObject.Predmet.ProtustrankaNazivFormated>
    <izvorni_sadrzaj>Obrtnička zadruga Obrtnik u likvidaciji</izvorni_sadrzaj>
    <derivirana_varijabla naziv="DomainObject.Predmet.ProtustrankaNazivFormated_1">Obrtnička zadruga Obrtnik u likvidaciji</derivirana_varijabla>
  </DomainObject.Predmet.ProtustrankaNazivFormated>
  <DomainObject.Predmet.ProtustrankaNazivFormatedOIB>
    <izvorni_sadrzaj>Obrtnička zadruga Obrtnik u likvidaciji, OIB 45055751379</izvorni_sadrzaj>
    <derivirana_varijabla naziv="DomainObject.Predmet.ProtustrankaNazivFormatedOIB_1">Obrtnička zadruga Obrtnik u likvidaciji, OIB 45055751379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1287767.47</izvorni_sadrzaj>
    <derivirana_varijabla naziv="DomainObject.Predmet.TrenutnaVrijednost_1">1287767.47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Obrtnička zadruga Obrtnik u likvidaciji</item>
    </izvorni_sadrzaj>
    <derivirana_varijabla naziv="DomainObject.Predmet.ProtuStrankaListFormated_1">
      <item>Obrtnička zadruga Obrtnik u likvidaciji</item>
    </derivirana_varijabla>
  </DomainObject.Predmet.ProtuStrankaListFormated>
  <DomainObject.Predmet.ProtuStrankaListFormatedOIB>
    <izvorni_sadrzaj>
      <item>Obrtnička zadruga Obrtnik u likvidaciji, OIB 45055751379</item>
    </izvorni_sadrzaj>
    <derivirana_varijabla naziv="DomainObject.Predmet.ProtuStrankaListFormatedOIB_1">
      <item>Obrtnička zadruga Obrtnik u likvidaciji, OIB 45055751379</item>
    </derivirana_varijabla>
  </DomainObject.Predmet.ProtuStrankaListFormatedOIB>
  <DomainObject.Predmet.ProtuStrankaListFormatedWithAdress>
    <izvorni_sadrzaj>
      <item>Obrtnička zadruga Obrtnik u likvidaciji, Kurilovac 12/a, 47280 Ozalj</item>
    </izvorni_sadrzaj>
    <derivirana_varijabla naziv="DomainObject.Predmet.ProtuStrankaListFormatedWithAdress_1">
      <item>Obrtnička zadruga Obrtnik u likvidaciji, Kurilovac 12/a, 47280 Ozalj</item>
    </derivirana_varijabla>
  </DomainObject.Predmet.ProtuStrankaListFormatedWithAdress>
  <DomainObject.Predmet.ProtuStrankaListFormatedWithAdressOIB>
    <izvorni_sadrzaj>
      <item>Obrtnička zadruga Obrtnik u likvidaciji, OIB 45055751379, Kurilovac 12/a, 47280 Ozalj</item>
    </izvorni_sadrzaj>
    <derivirana_varijabla naziv="DomainObject.Predmet.ProtuStrankaListFormatedWithAdressOIB_1">
      <item>Obrtnička zadruga Obrtnik u likvidaciji, OIB 45055751379, Kurilovac 12/a, 47280 Ozalj</item>
    </derivirana_varijabla>
  </DomainObject.Predmet.ProtuStrankaListFormatedWithAdressOIB>
  <DomainObject.Predmet.ProtuStrankaListNazivFormated>
    <izvorni_sadrzaj>
      <item>Obrtnička zadruga Obrtnik u likvidaciji</item>
    </izvorni_sadrzaj>
    <derivirana_varijabla naziv="DomainObject.Predmet.ProtuStrankaListNazivFormated_1">
      <item>Obrtnička zadruga Obrtnik u likvidaciji</item>
    </derivirana_varijabla>
  </DomainObject.Predmet.ProtuStrankaListNazivFormated>
  <DomainObject.Predmet.ProtuStrankaListNazivFormatedOIB>
    <izvorni_sadrzaj>
      <item>Obrtnička zadruga Obrtnik u likvidaciji, OIB 45055751379</item>
    </izvorni_sadrzaj>
    <derivirana_varijabla naziv="DomainObject.Predmet.ProtuStrankaListNazivFormatedOIB_1">
      <item>Obrtnička zadruga Obrtnik u likvidaciji, OIB 45055751379</item>
    </derivirana_varijabla>
  </DomainObject.Predmet.ProtuStrankaListNazivFormatedOIB>
  <DomainObject.Predmet.OstaliListFormated>
    <izvorni_sadrzaj>
      <item>Zlatko Bukovec</item>
    </izvorni_sadrzaj>
    <derivirana_varijabla naziv="DomainObject.Predmet.OstaliListFormated_1">
      <item>Zlatko Bukovec</item>
    </derivirana_varijabla>
  </DomainObject.Predmet.OstaliListFormated>
  <DomainObject.Predmet.OstaliListFormatedOIB>
    <izvorni_sadrzaj>
      <item>Zlatko Bukovec</item>
    </izvorni_sadrzaj>
    <derivirana_varijabla naziv="DomainObject.Predmet.OstaliListFormatedOIB_1">
      <item>Zlatko Bukovec</item>
    </derivirana_varijabla>
  </DomainObject.Predmet.OstaliListFormatedOIB>
  <DomainObject.Predmet.OstaliListFormatedWithAdress>
    <izvorni_sadrzaj>
      <item>Zlatko Bukovec, Podbrežje 5, 47280 Ozalj</item>
    </izvorni_sadrzaj>
    <derivirana_varijabla naziv="DomainObject.Predmet.OstaliListFormatedWithAdress_1">
      <item>Zlatko Bukovec, Podbrežje 5, 47280 Ozalj</item>
    </derivirana_varijabla>
  </DomainObject.Predmet.OstaliListFormatedWithAdress>
  <DomainObject.Predmet.OstaliListFormatedWithAdressOIB>
    <izvorni_sadrzaj>
      <item>Zlatko Bukovec, Podbrežje 5, 47280 Ozalj</item>
    </izvorni_sadrzaj>
    <derivirana_varijabla naziv="DomainObject.Predmet.OstaliListFormatedWithAdressOIB_1">
      <item>Zlatko Bukovec, Podbrežje 5, 47280 Ozalj</item>
    </derivirana_varijabla>
  </DomainObject.Predmet.OstaliListFormatedWithAdressOIB>
  <DomainObject.Predmet.OstaliListNazivFormated>
    <izvorni_sadrzaj>
      <item>Zlatko Bukovec</item>
    </izvorni_sadrzaj>
    <derivirana_varijabla naziv="DomainObject.Predmet.OstaliListNazivFormated_1">
      <item>Zlatko Bukovec</item>
    </derivirana_varijabla>
  </DomainObject.Predmet.OstaliListNazivFormated>
  <DomainObject.Predmet.OstaliListNazivFormatedOIB>
    <izvorni_sadrzaj>
      <item>Zlatko Bukovec</item>
    </izvorni_sadrzaj>
    <derivirana_varijabla naziv="DomainObject.Predmet.OstaliListNazivFormatedOIB_1">
      <item>Zlatko Bukovec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Obrtnička zadruga Obrtnik u likvidaciji</izvorni_sadrzaj>
    <derivirana_varijabla naziv="DomainObject.Predmet.ProtustrankaIDrugi_1">Obrtnička zadruga Obrtnik u likvidaciji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Obrtnička zadruga Obrtnik u likvidaciji, OIB 45055751379, Kurilovac 12/a, 47280 Ozalj</izvorni_sadrzaj>
    <derivirana_varijabla naziv="DomainObject.Predmet.ProtustrankaIDrugiAdressOIB_1">Obrtnička zadruga Obrtnik u likvidaciji, OIB 45055751379, Kurilovac 12/a,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Obrtnička zadruga Obrtnik u likvidaciji</item>
      <item>FINA Regionalni centar Zagreb Podružnica Karlovac</item>
      <item>Zlatko Bukovec</item>
    </izvorni_sadrzaj>
    <derivirana_varijabla naziv="DomainObject.Predmet.SudioniciListNaziv_1">
      <item>Obrtnička zadruga Obrtnik u likvidaciji</item>
      <item>FINA Regionalni centar Zagreb Podružnica Karlovac</item>
      <item>Zlatko Bukovec</item>
    </derivirana_varijabla>
  </DomainObject.Predmet.SudioniciListNaziv>
  <DomainObject.Predmet.SudioniciListAdressOIB>
    <izvorni_sadrzaj>
      <item>Obrtnička zadruga Obrtnik u likvidaciji, OIB 45055751379, Kurilovac 12/a,47280 Ozalj</item>
      <item>FINA Regionalni centar Zagreb Podružnica Karlovac, OIB 85821130368, Ul. Pavla Vitezovića 1,47000 Karlovac</item>
      <item>Zlatko Bukovec, Podbrežje 5,47280 Ozalj</item>
    </izvorni_sadrzaj>
    <derivirana_varijabla naziv="DomainObject.Predmet.SudioniciListAdressOIB_1">
      <item>Obrtnička zadruga Obrtnik u likvidaciji, OIB 45055751379, Kurilovac 12/a,47280 Ozalj</item>
      <item>FINA Regionalni centar Zagreb Podružnica Karlovac, OIB 85821130368, Ul. Pavla Vitezovića 1,47000 Karlovac</item>
      <item>Zlatko Bukovec, Podbrežje 5,47280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45055751379</item>
      <item>, OIB 85821130368</item>
      <item>, OIB null</item>
    </izvorni_sadrzaj>
    <derivirana_varijabla naziv="DomainObject.Predmet.SudioniciListNazivOIB_1">
      <item>, OIB 45055751379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607BF-0C08-4C14-9391-552F932A9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777</properties:Words>
  <properties:Characters>4404</properties:Characters>
  <properties:Lines>112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2016-08-26T07:33:00Z</dcterms:created>
  <dc:creator>alet</dc:creator>
  <cp:lastModifiedBy>wsadmin</cp:lastModifiedBy>
  <cp:lastPrinted>2016-07-28T07:37:00Z</cp:lastPrinted>
  <dcterms:modified xmlns:xsi="http://www.w3.org/2001/XMLSchema-instance" xsi:type="dcterms:W3CDTF">2016-09-01T08:22:00Z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