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368d" w14:paraId="cc6368d" w:rsidRDefault="00486CA3" w:rsidP="00486CA3" w:rsidR="00486CA3">
      <w:pPr>
        <w:pStyle w:val="Zaglavlje"/>
        <w15:collapsed w:val="false"/>
      </w:pPr>
      <w:bookmarkStart w:name="_GoBack" w:id="0"/>
      <w:bookmarkEnd w:id="0"/>
    </w:p>
    <w:p w:rsidRDefault="00486CA3" w:rsidP="00486CA3" w:rsidR="00486CA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6CA3" w:rsidP="00486CA3" w:rsidR="00486CA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486CA3" w:rsidP="00486CA3" w:rsidR="00486CA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486CA3" w:rsidP="00486CA3" w:rsidR="00486CA3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486CA3" w:rsidP="00486CA3" w:rsidR="00486CA3">
      <w:pPr>
        <w:pStyle w:val="Zaglavlje"/>
        <w:jc w:val="left"/>
      </w:pPr>
    </w:p>
    <w:p w:rsidRDefault="00486CA3" w:rsidP="00486CA3" w:rsidR="00486CA3">
      <w:pPr>
        <w:pStyle w:val="Zaglavlje"/>
        <w:jc w:val="center"/>
      </w:pPr>
      <w:r>
        <w:t>Z A K LJ U Č A K</w:t>
      </w:r>
    </w:p>
    <w:p w:rsidRDefault="00486CA3" w:rsidP="00486CA3" w:rsidR="00486CA3">
      <w:pPr>
        <w:spacing w:lineRule="auto" w:line="240" w:after="0"/>
      </w:pPr>
    </w:p>
    <w:p w:rsidRDefault="00486CA3" w:rsidP="00486CA3" w:rsidR="00486CA3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AC MATINA j.d.o.o., </w:t>
      </w:r>
      <w:proofErr w:type="spellStart"/>
      <w:r>
        <w:t>Hlebine</w:t>
      </w:r>
      <w:proofErr w:type="spellEnd"/>
      <w:r>
        <w:t xml:space="preserve">, Trg Ivana Generalića 9, OIB: 16702109234, dana 21. rujna 2016.               </w:t>
      </w:r>
    </w:p>
    <w:p w:rsidRDefault="00486CA3" w:rsidP="00486CA3" w:rsidR="00486CA3">
      <w:pPr>
        <w:spacing w:lineRule="auto" w:line="240" w:after="0"/>
      </w:pPr>
    </w:p>
    <w:p w:rsidRDefault="00486CA3" w:rsidP="00486CA3" w:rsidR="00486CA3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486CA3" w:rsidP="00486CA3" w:rsidR="00486CA3">
      <w:pPr>
        <w:spacing w:lineRule="auto" w:line="240" w:after="0"/>
        <w:jc w:val="center"/>
      </w:pPr>
    </w:p>
    <w:p w:rsidRDefault="00486CA3" w:rsidP="00486CA3" w:rsidR="00486CA3">
      <w:pPr>
        <w:spacing w:lineRule="auto" w:line="240" w:after="0"/>
        <w:jc w:val="center"/>
      </w:pPr>
    </w:p>
    <w:p w:rsidRDefault="00486CA3" w:rsidP="00486CA3" w:rsidR="00486CA3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AC MATINA j.d.o.o., </w:t>
      </w:r>
      <w:proofErr w:type="spellStart"/>
      <w:r>
        <w:t>Hlebine</w:t>
      </w:r>
      <w:proofErr w:type="spellEnd"/>
      <w:r>
        <w:t xml:space="preserve">, Trg Ivana Generalića 9, OIB: 16702109234, Gordani Matina, OIB: 86251415839,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486CA3" w:rsidP="00486CA3" w:rsidR="00486CA3">
      <w:pPr>
        <w:spacing w:lineRule="auto" w:line="240" w:after="0"/>
        <w:jc w:val="both"/>
      </w:pPr>
    </w:p>
    <w:p w:rsidRDefault="00486CA3" w:rsidP="00486CA3" w:rsidR="00486CA3">
      <w:pPr>
        <w:spacing w:lineRule="auto" w:line="240" w:after="0"/>
        <w:jc w:val="both"/>
      </w:pPr>
      <w:r>
        <w:t>1. nekretnina i pokretnina dužnika</w:t>
      </w:r>
    </w:p>
    <w:p w:rsidRDefault="00486CA3" w:rsidP="00486CA3" w:rsidR="00486CA3">
      <w:pPr>
        <w:spacing w:lineRule="auto" w:line="240" w:after="0"/>
        <w:jc w:val="both"/>
      </w:pPr>
      <w:r>
        <w:t>2. imovinskih prava dužnika na tuđim stvarima</w:t>
      </w:r>
    </w:p>
    <w:p w:rsidRDefault="00486CA3" w:rsidP="00486CA3" w:rsidR="00486CA3">
      <w:pPr>
        <w:spacing w:lineRule="auto" w:line="240" w:after="0"/>
        <w:jc w:val="both"/>
      </w:pPr>
      <w:r>
        <w:t>3. novčanih i nenovčanih tražbina dužnika</w:t>
      </w:r>
    </w:p>
    <w:p w:rsidRDefault="00486CA3" w:rsidP="00486CA3" w:rsidR="00486CA3">
      <w:pPr>
        <w:spacing w:lineRule="auto" w:line="240" w:after="0"/>
        <w:jc w:val="both"/>
      </w:pPr>
      <w:r>
        <w:t>4. drugih prava koja čine imovinu dužnika</w:t>
      </w:r>
    </w:p>
    <w:p w:rsidRDefault="00486CA3" w:rsidP="00486CA3" w:rsidR="00486CA3">
      <w:pPr>
        <w:spacing w:lineRule="auto" w:line="240" w:after="0"/>
        <w:jc w:val="both"/>
      </w:pPr>
      <w:r>
        <w:t>5. novčanih sredstava na računima</w:t>
      </w:r>
    </w:p>
    <w:p w:rsidRDefault="00486CA3" w:rsidP="00486CA3" w:rsidR="00486CA3">
      <w:pPr>
        <w:spacing w:lineRule="auto" w:line="240" w:after="0"/>
        <w:jc w:val="both"/>
      </w:pPr>
      <w:r>
        <w:t>6. druge imovine dužnika</w:t>
      </w:r>
    </w:p>
    <w:p w:rsidRDefault="00486CA3" w:rsidP="00486CA3" w:rsidR="00486CA3">
      <w:pPr>
        <w:spacing w:lineRule="auto" w:line="240" w:after="0"/>
        <w:jc w:val="both"/>
      </w:pPr>
      <w:r>
        <w:t>7. obveza dužnika unesenih u njegove poslovne knjige</w:t>
      </w:r>
    </w:p>
    <w:p w:rsidRDefault="00486CA3" w:rsidP="00486CA3" w:rsidR="00486CA3">
      <w:pPr>
        <w:spacing w:lineRule="auto" w:line="240" w:after="0"/>
        <w:jc w:val="both"/>
      </w:pPr>
      <w:r>
        <w:t>8. drugih novčanih i nenovčanih obveza dužnika</w:t>
      </w:r>
    </w:p>
    <w:p w:rsidRDefault="00486CA3" w:rsidP="00486CA3" w:rsidR="00486CA3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486CA3" w:rsidP="00486CA3" w:rsidR="00486CA3">
      <w:pPr>
        <w:spacing w:lineRule="auto" w:line="240" w:after="0"/>
        <w:jc w:val="both"/>
      </w:pPr>
      <w:r>
        <w:t>10. izlučnih prava</w:t>
      </w:r>
    </w:p>
    <w:p w:rsidRDefault="00486CA3" w:rsidP="00486CA3" w:rsidR="00486CA3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486CA3" w:rsidP="00486CA3" w:rsidR="00486CA3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486CA3" w:rsidP="00486CA3" w:rsidR="00486CA3">
      <w:pPr>
        <w:spacing w:lineRule="auto" w:line="240" w:after="0"/>
        <w:jc w:val="both"/>
      </w:pPr>
    </w:p>
    <w:p w:rsidRDefault="00486CA3" w:rsidP="00486CA3" w:rsidR="00486CA3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486CA3" w:rsidP="00486CA3" w:rsidR="00486CA3">
      <w:pPr>
        <w:spacing w:lineRule="auto" w:line="240" w:after="0"/>
        <w:jc w:val="both"/>
      </w:pPr>
    </w:p>
    <w:p w:rsidRDefault="00486CA3" w:rsidP="00486CA3" w:rsidR="00486CA3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486CA3" w:rsidP="00486CA3" w:rsidR="00486CA3">
      <w:pPr>
        <w:pStyle w:val="Odlomakpopisa"/>
        <w:spacing w:lineRule="auto" w:line="240" w:after="0"/>
      </w:pPr>
    </w:p>
    <w:p w:rsidRDefault="00486CA3" w:rsidP="00486CA3" w:rsidR="00486CA3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486CA3" w:rsidP="00486CA3" w:rsidR="00486CA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86CA3" w:rsidP="00486CA3" w:rsidR="00486CA3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486CA3" w:rsidP="00486CA3" w:rsidR="00486CA3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10. svibnja 2016. u Očevidniku redoslijeda osnova za plaćanje ima evidentirane neizvršene osnove za plaćanje u ukupnom iznosu od 55.430,60 kn te da dužnik ima 1 zaposlenog.</w:t>
      </w:r>
    </w:p>
    <w:p w:rsidRDefault="00486CA3" w:rsidP="00486CA3" w:rsidR="00486CA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86CA3" w:rsidP="00486CA3" w:rsidR="00486CA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486CA3" w:rsidP="00486CA3" w:rsidR="00486CA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86CA3" w:rsidP="00486CA3" w:rsidR="00486CA3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21. rujna 2016.</w:t>
      </w:r>
    </w:p>
    <w:p w:rsidRDefault="00486CA3" w:rsidP="00486CA3" w:rsidR="00486CA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86CA3" w:rsidP="00486CA3" w:rsidR="00486CA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86CA3" w:rsidP="00486CA3" w:rsidR="00486CA3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486CA3" w:rsidR="00486CA3">
        <w:trPr>
          <w:trHeight w:val="2009"/>
        </w:trPr>
        <w:tc>
          <w:tcPr>
            <w:tcW w:type="dxa" w:w="4928"/>
          </w:tcPr>
          <w:p w:rsidRDefault="00486CA3" w:rsidR="00486CA3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486CA3" w:rsidR="00486CA3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486CA3" w:rsidR="00486CA3">
            <w:pPr>
              <w:jc w:val="center"/>
              <w:rPr>
                <w:lang w:eastAsia="hr-HR"/>
              </w:rPr>
            </w:pPr>
          </w:p>
          <w:p w:rsidRDefault="00486CA3" w:rsidR="00486CA3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486CA3" w:rsidR="00486CA3">
            <w:pPr>
              <w:jc w:val="center"/>
              <w:rPr>
                <w:lang w:eastAsia="hr-HR"/>
              </w:rPr>
            </w:pPr>
          </w:p>
          <w:p w:rsidRDefault="00486CA3" w:rsidR="00486CA3">
            <w:pPr>
              <w:rPr>
                <w:lang w:eastAsia="hr-HR"/>
              </w:rPr>
            </w:pPr>
          </w:p>
          <w:p w:rsidRDefault="00486CA3" w:rsidR="00486CA3">
            <w:pPr>
              <w:jc w:val="center"/>
              <w:rPr>
                <w:lang w:eastAsia="hr-HR"/>
              </w:rPr>
            </w:pPr>
          </w:p>
        </w:tc>
      </w:tr>
    </w:tbl>
    <w:p w:rsidRDefault="00486CA3" w:rsidP="00486CA3" w:rsidR="00486CA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86CA3" w:rsidP="00486CA3" w:rsidR="00486CA3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486CA3" w:rsidP="00486CA3" w:rsidR="00486CA3">
      <w:pPr>
        <w:spacing w:lineRule="auto" w:line="240" w:after="0"/>
        <w:jc w:val="both"/>
      </w:pPr>
      <w:r>
        <w:t>UPUTA O PRAVNOM LIJEKU :</w:t>
      </w:r>
    </w:p>
    <w:p w:rsidRDefault="00486CA3" w:rsidP="00486CA3" w:rsidR="00486CA3">
      <w:pPr>
        <w:spacing w:lineRule="auto" w:line="240" w:after="0"/>
        <w:jc w:val="both"/>
      </w:pPr>
      <w:r>
        <w:t>Protiv ovoga zaključka žalba nije dopuštena (čl. 19. st. 7. SZ-a).</w:t>
      </w:r>
    </w:p>
    <w:p w:rsidRDefault="00486CA3" w:rsidP="00486CA3" w:rsidR="00486CA3">
      <w:pPr>
        <w:spacing w:lineRule="auto" w:line="240" w:after="0"/>
        <w:jc w:val="both"/>
      </w:pPr>
    </w:p>
    <w:p w:rsidRDefault="00486CA3" w:rsidP="00486CA3" w:rsidR="00486CA3">
      <w:pPr>
        <w:spacing w:lineRule="auto" w:line="240" w:after="0"/>
        <w:jc w:val="both"/>
      </w:pPr>
      <w:r>
        <w:t>DNA:</w:t>
      </w:r>
    </w:p>
    <w:p w:rsidRDefault="00486CA3" w:rsidP="00486CA3" w:rsidR="00486CA3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 dužnika, Gordana Matina, </w:t>
      </w:r>
      <w:proofErr w:type="spellStart"/>
      <w:r>
        <w:t>Hlebine</w:t>
      </w:r>
      <w:proofErr w:type="spellEnd"/>
      <w:r>
        <w:t>, Trg Ivana Generalića 9</w:t>
      </w:r>
    </w:p>
    <w:p w:rsidRDefault="00486CA3" w:rsidP="00486CA3" w:rsidR="00486CA3">
      <w:pPr>
        <w:spacing w:lineRule="auto" w:line="240" w:after="0"/>
        <w:jc w:val="both"/>
      </w:pPr>
      <w:r>
        <w:t>2. e-Oglasna ploča suda</w:t>
      </w:r>
    </w:p>
    <w:p w:rsidRDefault="00486CA3" w:rsidP="00486CA3" w:rsidR="00486CA3">
      <w:pPr>
        <w:spacing w:lineRule="auto" w:line="240" w:after="0"/>
        <w:jc w:val="both"/>
      </w:pPr>
    </w:p>
    <w:p w:rsidRDefault="00486CA3" w:rsidP="00486CA3" w:rsidR="00486CA3"/>
    <w:p w:rsidRDefault="00DA0242" w:rsidP="00486CA3" w:rsidR="00DA0242" w:rsidRPr="00486CA3"/>
    <w:sectPr w:rsidSect="0032366B" w:rsidR="00DA0242" w:rsidRPr="00486CA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A3" w:rsidR="008333A9">
    <w:pPr>
      <w:pStyle w:val="Zaglavlje"/>
    </w:pPr>
    <w:r>
      <w:rPr>
        <w:rStyle w:val="PozadinaSvijetloCrvena"/>
        <w:shd w:fill="auto" w:color="auto" w:val="clear"/>
      </w:rPr>
      <w:t>Poslovni broj: 4 St-767/16-3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CA3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37D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86CA3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86CA3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73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St-767/2016-3</izvorni_sadrzaj>
    <derivirana_varijabla naziv="DomainObject.Oznaka_1">St-767/2016-3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 MATINA jednostavno društvo s ograničenom odgovornošću za trgovinu i usluge zastupanog po punomoćniku Gordana Matina</izvorni_sadrzaj>
    <derivirana_varijabla naziv="DomainObject.Predmet.ProtustrankaFormated_1">  AC MATINA jednostavno društvo s ograničenom odgovornošću za trgovinu i usluge zastupanog po punomoćniku Gordana Matina</derivirana_varijabla>
  </DomainObject.Predmet.ProtustrankaFormated>
  <DomainObject.Predmet.ProtustrankaFormatedOIB>
    <izvorni_sadrzaj>  AC MATINA jednostavno društvo s ograničenom odgovornošću za trgovinu i usluge, OIB 16702109234 zastupanog po punomoćniku Gordana Matina</izvorni_sadrzaj>
    <derivirana_varijabla naziv="DomainObject.Predmet.ProtustrankaFormatedOIB_1">  AC MATINA jednostavno društvo s ograničenom odgovornošću za trgovinu i usluge, OIB 16702109234 zastupanog po punomoćniku Gordana Matina</derivirana_varijabla>
  </DomainObject.Predmet.ProtustrankaFormatedOIB>
  <DomainObject.Predmet.ProtustrankaFormatedWithAdress>
    <izvorni_sadrzaj> AC MATINA jednostavno društvo s ograničenom odgovornošću za trgovinu i usluge, Trg Ivana Generalića 9, 48327 Hlebine zastupanog po punomoćniku Gordana Matina</izvorni_sadrzaj>
    <derivirana_varijabla naziv="DomainObject.Predmet.ProtustrankaFormatedWithAdress_1"> AC MATINA jednostavno društvo s ograničenom odgovornošću za trgovinu i usluge, Trg Ivana Generalića 9, 48327 Hlebine zastupanog po punomoćniku Gordana Matina</derivirana_varijabla>
  </DomainObject.Predmet.ProtustrankaFormatedWithAdress>
  <DomainObject.Predmet.ProtustrankaFormatedWithAdressOIB>
    <izvorni_sadrzaj> AC MATINA jednostavno društvo s ograničenom odgovornošću za trgovinu i usluge, OIB 16702109234, Trg Ivana Generalića 9, 48327 Hlebine zastupanog po punomoćniku Gordana Matina</izvorni_sadrzaj>
    <derivirana_varijabla naziv="DomainObject.Predmet.ProtustrankaFormatedWithAdressOIB_1"> AC MATINA jednostavno društvo s ograničenom odgovornošću za trgovinu i usluge, OIB 16702109234, Trg Ivana Generalića 9, 48327 Hlebine zastupanog po punomoćniku Gordana Matina</derivirana_varijabla>
  </DomainObject.Predmet.ProtustrankaFormatedWithAdressOIB>
  <DomainObject.Predmet.ProtustrankaWithAdress>
    <izvorni_sadrzaj>AC MATINA jednostavno društvo s ograničenom odgovornošću za trgovinu i usluge Trg Ivana Generalića 9, 48327 Hlebine</izvorni_sadrzaj>
    <derivirana_varijabla naziv="DomainObject.Predmet.ProtustrankaWithAdress_1">AC MATINA jednostavno društvo s ograničenom odgovornošću za trgovinu i usluge Trg Ivana Generalića 9, 48327 Hlebine</derivirana_varijabla>
  </DomainObject.Predmet.ProtustrankaWithAdress>
  <DomainObject.Predmet.ProtustrankaWithAdressOIB>
    <izvorni_sadrzaj>AC MATINA jednostavno društvo s ograničenom odgovornošću za trgovinu i usluge, OIB 16702109234, Trg Ivana Generalića 9, 48327 Hlebine</izvorni_sadrzaj>
    <derivirana_varijabla naziv="DomainObject.Predmet.ProtustrankaWithAdressOIB_1">AC MATINA jednostavno društvo s ograničenom odgovornošću za trgovinu i usluge, OIB 16702109234, Trg Ivana Generalića 9, 48327 Hlebine</derivirana_varijabla>
  </DomainObject.Predmet.ProtustrankaWithAdressOIB>
  <DomainObject.Predmet.ProtustrankaNazivFormated>
    <izvorni_sadrzaj>AC MATINA jednostavno društvo s ograničenom odgovornošću za trgovinu i usluge</izvorni_sadrzaj>
    <derivirana_varijabla naziv="DomainObject.Predmet.ProtustrankaNazivFormated_1">AC MATINA jednostavno društvo s ograničenom odgovornošću za trgovinu i usluge</derivirana_varijabla>
  </DomainObject.Predmet.ProtustrankaNazivFormated>
  <DomainObject.Predmet.ProtustrankaNazivFormatedOIB>
    <izvorni_sadrzaj>AC MATINA jednostavno društvo s ograničenom odgovornošću za trgovinu i usluge, OIB 16702109234</izvorni_sadrzaj>
    <derivirana_varijabla naziv="DomainObject.Predmet.ProtustrankaNazivFormatedOIB_1">AC MATINA jednostavno društvo s ograničenom odgovornošću za trgovinu i usluge, OIB 16702109234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55430.60</izvorni_sadrzaj>
    <derivirana_varijabla naziv="DomainObject.Predmet.TrenutnaVrijednost_1">55430.60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AC MATINA jednostavno društvo s ograničenom odgovornošću za trgovinu i usluge zastupanog po punomoćniku Gordana Matina</item>
    </izvorni_sadrzaj>
    <derivirana_varijabla naziv="DomainObject.Predmet.ProtuStrankaListFormated_1">
      <item>AC MATINA jednostavno društvo s ograničenom odgovornošću za trgovinu i usluge zastupanog po punomoćniku Gordana Matina</item>
    </derivirana_varijabla>
  </DomainObject.Predmet.ProtuStrankaListFormated>
  <DomainObject.Predmet.ProtuStrankaListFormatedOIB>
    <izvorni_sadrzaj>
      <item>AC MATINA jednostavno društvo s ograničenom odgovornošću za trgovinu i usluge, OIB 16702109234 zastupanog po punomoćniku Gordana Matina</item>
    </izvorni_sadrzaj>
    <derivirana_varijabla naziv="DomainObject.Predmet.ProtuStrankaListFormatedOIB_1">
      <item>AC MATINA jednostavno društvo s ograničenom odgovornošću za trgovinu i usluge, OIB 16702109234 zastupanog po punomoćniku Gordana Matina</item>
    </derivirana_varijabla>
  </DomainObject.Predmet.ProtuStrankaListFormatedOIB>
  <DomainObject.Predmet.ProtuStrankaListFormatedWithAdress>
    <izvorni_sadrzaj>
      <item>AC MATINA jednostavno društvo s ograničenom odgovornošću za trgovinu i usluge, Trg Ivana Generalića 9, 48327 Hlebine zastupanog po punomoćniku Gordana Matina</item>
    </izvorni_sadrzaj>
    <derivirana_varijabla naziv="DomainObject.Predmet.ProtuStrankaListFormatedWithAdress_1">
      <item>AC MATINA jednostavno društvo s ograničenom odgovornošću za trgovinu i usluge, Trg Ivana Generalića 9, 48327 Hlebine zastupanog po punomoćniku Gordana Matina</item>
    </derivirana_varijabla>
  </DomainObject.Predmet.ProtuStrankaListFormatedWithAdress>
  <DomainObject.Predmet.ProtuStrankaListFormatedWithAdressOIB>
    <izvorni_sadrzaj>
      <item>AC MATINA jednostavno društvo s ograničenom odgovornošću za trgovinu i usluge, OIB 16702109234, Trg Ivana Generalića 9, 48327 Hlebine zastupanog po punomoćniku Gordana Matina</item>
    </izvorni_sadrzaj>
    <derivirana_varijabla naziv="DomainObject.Predmet.ProtuStrankaListFormatedWithAdressOIB_1">
      <item>AC MATINA jednostavno društvo s ograničenom odgovornošću za trgovinu i usluge, OIB 16702109234, Trg Ivana Generalića 9, 48327 Hlebine zastupanog po punomoćniku Gordana Matina</item>
    </derivirana_varijabla>
  </DomainObject.Predmet.ProtuStrankaListFormatedWithAdressOIB>
  <DomainObject.Predmet.ProtuStrankaListNazivFormated>
    <izvorni_sadrzaj>
      <item>AC MATINA jednostavno društvo s ograničenom odgovornošću za trgovinu i usluge</item>
    </izvorni_sadrzaj>
    <derivirana_varijabla naziv="DomainObject.Predmet.ProtuStrankaListNazivFormated_1">
      <item>AC MATINA jednostavno društvo s ograničenom odgovornošću za trgovinu i usluge</item>
    </derivirana_varijabla>
  </DomainObject.Predmet.ProtuStrankaListNazivFormated>
  <DomainObject.Predmet.ProtuStrankaListNazivFormatedOIB>
    <izvorni_sadrzaj>
      <item>AC MATINA jednostavno društvo s ograničenom odgovornošću za trgovinu i usluge, OIB 16702109234</item>
    </izvorni_sadrzaj>
    <derivirana_varijabla naziv="DomainObject.Predmet.ProtuStrankaListNazivFormatedOIB_1">
      <item>AC MATINA jednostavno društvo s ograničenom odgovornošću za trgovinu i usluge, OIB 16702109234</item>
    </derivirana_varijabla>
  </DomainObject.Predmet.ProtuStrankaListNazivFormatedOIB>
  <DomainObject.Predmet.OstaliListFormated>
    <izvorni_sadrzaj>
      <item>sudski registar</item>
      <item>Županijsko državno odvjetništvo u Varaždinu</item>
      <item>Erste &amp; Steiermarkische bank d.d.</item>
      <item>Gordana Matina punomoćnik sudionika u postupku AC MATINA jednostavno društvo s ograničenom odgovornošću za trgovinu i usluge</item>
    </izvorni_sadrzaj>
    <derivirana_varijabla naziv="DomainObject.Predmet.OstaliListFormated_1">
      <item>sudski registar</item>
      <item>Županijsko državno odvjetništvo u Varaždinu</item>
      <item>Erste &amp; Steiermarkische bank d.d.</item>
      <item>Gordana Matina punomoćnik sudionika u postupku AC MATINA jednostavno društvo s ograničenom odgovornošću za trgovinu i usluge</item>
    </derivirana_varijabla>
  </DomainObject.Predmet.OstaliListFormated>
  <DomainObject.Predmet.OstaliListFormatedOIB>
    <izvorni_sadrzaj>
      <item>sudski registar</item>
      <item>Županijsko državno odvjetništvo u Varaždinu</item>
      <item>Erste &amp; Steiermarkische bank d.d.</item>
      <item>Gordana Matina, OIB 86251415839 punomoćnik sudionika u postupku AC MATINA jednostavno društvo s ograničenom odgovornošću za trgovinu i usluge</item>
    </izvorni_sadrzaj>
    <derivirana_varijabla naziv="DomainObject.Predmet.OstaliListFormatedOIB_1">
      <item>sudski registar</item>
      <item>Županijsko državno odvjetništvo u Varaždinu</item>
      <item>Erste &amp; Steiermarkische bank d.d.</item>
      <item>Gordana Matina, OIB 86251415839 punomoćnik sudionika u postupku AC MATINA jednostavno društvo s ograničenom odgovornošću za trgovinu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Erste &amp; Steiermarkische bank d.d., Jadranski trg 3A, 51000 Rijeka</item>
      <item>Gordana Matina, Trg Ivana Generalića 9, 48327 Hlebine punomoćnik sudionika u postupku AC MATINA jednostavno društvo s ograničenom odgovornošću za trgovinu i usluge</item>
    </izvorni_sadrzaj>
    <derivirana_varijabla naziv="DomainObject.Predmet.OstaliListFormatedWithAdress_1">
      <item>sudski registar</item>
      <item>Županijsko državno odvjetništvo u Varaždinu</item>
      <item>Erste &amp; Steiermarkische bank d.d., Jadranski trg 3A, 51000 Rijeka</item>
      <item>Gordana Matina, Trg Ivana Generalića 9, 48327 Hlebine punomoćnik sudionika u postupku AC MATINA jednostavno društvo s ograničenom odgovornošću za trgovinu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Erste &amp; Steiermarkische bank d.d., Jadranski trg 3A, 51000 Rijeka</item>
      <item>Gordana Matina, OIB 86251415839, Trg Ivana Generalića 9, 48327 Hlebine punomoćnik sudionika u postupku AC MATINA jednostavno društvo s ograničenom odgovornošću za trgovinu i usluge</item>
    </izvorni_sadrzaj>
    <derivirana_varijabla naziv="DomainObject.Predmet.OstaliListFormatedWithAdressOIB_1">
      <item>sudski registar</item>
      <item>Županijsko državno odvjetništvo u Varaždinu</item>
      <item>Erste &amp; Steiermarkische bank d.d., Jadranski trg 3A, 51000 Rijeka</item>
      <item>Gordana Matina, OIB 86251415839, Trg Ivana Generalića 9, 48327 Hlebine punomoćnik sudionika u postupku AC MATINA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Erste &amp; Steiermarkische bank d.d.</item>
      <item>Gordana Matina</item>
    </izvorni_sadrzaj>
    <derivirana_varijabla naziv="DomainObject.Predmet.OstaliListNazivFormated_1">
      <item>sudski registar</item>
      <item>Županijsko državno odvjetništvo u Varaždinu</item>
      <item>Erste &amp; Steiermarkische bank d.d.</item>
      <item>Gordana Matina</item>
    </derivirana_varijabla>
  </DomainObject.Predmet.OstaliListNazivFormated>
  <DomainObject.Predmet.OstaliListNazivFormatedOIB>
    <izvorni_sadrzaj>
      <item>sudski registar</item>
      <item>Županijsko državno odvjetništvo u Varaždinu</item>
      <item>Erste &amp; Steiermarkische bank d.d.</item>
      <item>Gordana Matina, OIB 86251415839</item>
    </izvorni_sadrzaj>
    <derivirana_varijabla naziv="DomainObject.Predmet.OstaliListNazivFormatedOIB_1">
      <item>sudski registar</item>
      <item>Županijsko državno odvjetništvo u Varaždinu</item>
      <item>Erste &amp; Steiermarkische bank d.d.</item>
      <item>Gordana Matina, OIB 86251415839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St-767/2016-3</izvorni_sadrzaj>
    <derivirana_varijabla naziv="DomainObject.PoslovniBrojDokumenta_1">St-767/2016-3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AC MATINA jednostavno društvo s ograničenom odgovornošću za trgovinu i usluge</izvorni_sadrzaj>
    <derivirana_varijabla naziv="DomainObject.Predmet.ProtustrankaIDrugi_1">AC MATINA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AC MATINA jednostavno društvo s ograničenom odgovornošću za trgovinu i usluge, OIB 16702109234, Trg Ivana Generalića 9, 48327 Hlebine</izvorni_sadrzaj>
    <derivirana_varijabla naziv="DomainObject.Predmet.ProtustrankaIDrugiAdressOIB_1">AC MATINA jednostavno društvo s ograničenom odgovornošću za trgovinu i usluge, OIB 16702109234, Trg Ivana Generalića 9, 48327 Hlebine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AC MATINA jednostavno društvo s ograničenom odgovornošću za trgovinu i usluge</item>
      <item>sudski registar</item>
      <item>Županijsko državno odvjetništvo u Varaždinu</item>
      <item>Erste &amp; Steiermarkische bank d.d.</item>
      <item>Gordana Matina</item>
    </izvorni_sadrzaj>
    <derivirana_varijabla naziv="DomainObject.Predmet.SudioniciListNaziv_1">
      <item>Financijska agencija</item>
      <item>AC MATINA jednostavno društvo s ograničenom odgovornošću za trgovinu i usluge</item>
      <item>sudski registar</item>
      <item>Županijsko državno odvjetništvo u Varaždinu</item>
      <item>Erste &amp; Steiermarkische bank d.d.</item>
      <item>Gordana Matina</item>
    </derivirana_varijabla>
  </DomainObject.Predmet.SudioniciListNaziv>
  <DomainObject.Predmet.SudioniciListAdressOIB>
    <izvorni_sadrzaj>
      <item>Financijska agencija, OIB 85821130368</item>
      <item>AC MATINA jednostavno društvo s ograničenom odgovornošću za trgovinu i usluge, OIB 16702109234, Trg Ivana Generalića 9,48327 Hlebine</item>
      <item>sudski registar</item>
      <item>Županijsko državno odvjetništvo u Varaždinu</item>
      <item>Erste &amp; Steiermarkische bank d.d., Jadranski trg 3A,51000 Rijeka</item>
      <item>Gordana Matina, OIB 86251415839, Trg Ivana Generalića 9,48327 Hlebine</item>
    </izvorni_sadrzaj>
    <derivirana_varijabla naziv="DomainObject.Predmet.SudioniciListAdressOIB_1">
      <item>Financijska agencija, OIB 85821130368</item>
      <item>AC MATINA jednostavno društvo s ograničenom odgovornošću za trgovinu i usluge, OIB 16702109234, Trg Ivana Generalića 9,48327 Hlebine</item>
      <item>sudski registar</item>
      <item>Županijsko državno odvjetništvo u Varaždinu</item>
      <item>Erste &amp; Steiermarkische bank d.d., Jadranski trg 3A,51000 Rijeka</item>
      <item>Gordana Matina, OIB 86251415839, Trg Ivana Generalića 9,48327 Hlebine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2EB1D9-D167-4839-AC45-39BA4086B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2147</properties:Characters>
  <properties:Lines>76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2016-09-21T07:45:00Z</cp:lastPrinted>
  <dcterms:modified xmlns:xsi="http://www.w3.org/2001/XMLSchema-instance" xsi:type="dcterms:W3CDTF">2016-09-21T07:45:00Z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St-767/2016-3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