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169d" w14:paraId="682169d" w:rsidRDefault="00570D06" w:rsidP="00570D06" w:rsidR="00570D06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D06" w:rsidP="00570D06" w:rsidR="00570D06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570D06" w:rsidP="00570D06" w:rsidR="00570D06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70D06" w:rsidP="00570D06" w:rsidR="00570D06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70D06" w:rsidP="00570D06" w:rsidR="00570D06" w:rsidRPr="00814D55"/>
    <w:p w:rsidRDefault="00570D06" w:rsidP="00570D06" w:rsidR="00570D06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STUDIO SIMULACRUM d. o. o. Buje, Istarska 22, OIB 68995831273, MBS 040291351,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570D06" w:rsidP="00570D06" w:rsidR="00570D06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0D06" w:rsidP="00570D06" w:rsidR="00570D06" w:rsidRPr="00814D55">
      <w:pPr>
        <w:jc w:val="center"/>
      </w:pPr>
      <w:r w:rsidRPr="00814D55">
        <w:t>O G L A S</w:t>
      </w:r>
    </w:p>
    <w:p w:rsidRDefault="00570D06" w:rsidP="00570D06" w:rsidR="00570D06" w:rsidRPr="00814D55">
      <w:pPr>
        <w:ind w:firstLine="708"/>
      </w:pPr>
    </w:p>
    <w:p w:rsidRDefault="00570D06" w:rsidP="00570D06" w:rsidR="00570D0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STUDIO SIMULACRUM d. o. o. Buje, Istarska 22, OIB 68995831273, MBS 040291351,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342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570D06" w:rsidP="00570D06" w:rsidR="00570D06" w:rsidRPr="00814D55">
      <w:pPr>
        <w:ind w:firstLine="708"/>
      </w:pPr>
    </w:p>
    <w:p w:rsidRDefault="00570D06" w:rsidP="00570D06" w:rsidR="00570D06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16.614,26 kuna</w:t>
      </w:r>
      <w:r w:rsidRPr="00814D55">
        <w:t>.</w:t>
      </w:r>
    </w:p>
    <w:p w:rsidRDefault="00570D06" w:rsidP="00570D06" w:rsidR="00570D06" w:rsidRPr="00814D55"/>
    <w:p w:rsidRDefault="00570D06" w:rsidP="00570D06" w:rsidR="00570D0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Jure Bralić,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570D06" w:rsidP="00570D06" w:rsidR="00570D06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70D06" w:rsidP="00570D06" w:rsidR="00570D0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570D06" w:rsidP="00570D06" w:rsidR="00570D06" w:rsidRPr="00814D55">
      <w:pPr>
        <w:rPr>
          <w:rFonts w:cs="Times New Roman" w:eastAsia="Times New Roman"/>
          <w:szCs w:val="24"/>
          <w:lang w:eastAsia="hr-HR"/>
        </w:rPr>
      </w:pPr>
    </w:p>
    <w:p w:rsidRDefault="00570D06" w:rsidP="00570D06" w:rsidR="00570D06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70D06" w:rsidP="00570D06" w:rsidR="00570D06" w:rsidRPr="00814D55">
      <w:pPr>
        <w:ind w:firstLine="708"/>
      </w:pPr>
    </w:p>
    <w:p w:rsidRDefault="00570D06" w:rsidP="00570D06" w:rsidR="00570D06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570D06" w:rsidP="00570D06" w:rsidR="00570D06" w:rsidRPr="00814D55">
      <w:pPr>
        <w:ind w:firstLine="708" w:left="5664"/>
        <w:jc w:val="center"/>
      </w:pPr>
      <w:r w:rsidRPr="00814D55">
        <w:t>Sudska savjetnica</w:t>
      </w:r>
    </w:p>
    <w:p w:rsidRDefault="00570D06" w:rsidP="00570D06" w:rsidR="00570D06" w:rsidRPr="00814D55">
      <w:pPr>
        <w:ind w:firstLine="708" w:left="5664"/>
        <w:jc w:val="center"/>
      </w:pPr>
      <w:r w:rsidRPr="00814D55">
        <w:t>Mihaela Kaligari</w:t>
      </w:r>
      <w:r w:rsidR="00741CF4">
        <w:t>, v. r.</w:t>
      </w:r>
    </w:p>
    <w:p w:rsidRDefault="00570D06" w:rsidP="00570D06" w:rsidR="00570D06" w:rsidRPr="00814D55">
      <w:r w:rsidRPr="00814D55">
        <w:t>DNA:</w:t>
      </w:r>
    </w:p>
    <w:p w:rsidRDefault="00570D06" w:rsidP="00570D06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D06" w:rsidP="00570D06" w:rsidR="00570D06">
      <w:r>
        <w:separator/>
      </w:r>
    </w:p>
  </w:endnote>
  <w:endnote w:id="0" w:type="continuationSeparator">
    <w:p w:rsidRDefault="00570D06" w:rsidP="00570D06" w:rsidR="00570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D06" w:rsidP="00570D06" w:rsidR="00570D06">
      <w:r>
        <w:separator/>
      </w:r>
    </w:p>
  </w:footnote>
  <w:footnote w:id="0" w:type="continuationSeparator">
    <w:p w:rsidRDefault="00570D06" w:rsidP="00570D06" w:rsidR="00570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D06" w:rsidP="00AF6EC0" w:rsidR="00240B30">
    <w:pPr>
      <w:pStyle w:val="Zaglavlje"/>
      <w:jc w:val="right"/>
    </w:pPr>
    <w:r>
      <w:t>11 St-283</w:t>
    </w:r>
    <w:r w:rsidR="00741CF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2BF"/>
    <w:rsid w:val="000762BF"/>
    <w:rsid w:val="002D7BEE"/>
    <w:rsid w:val="004F5027"/>
    <w:rsid w:val="00570D06"/>
    <w:rsid w:val="00741CF4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D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D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70D0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D0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0D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0D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7B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B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BE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B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B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D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0D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70D0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0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D0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70D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0D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D7B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B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BE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B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B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St-283/2016</izvorni_sadrzaj>
    <derivirana_varijabla naziv="DomainObject.Predmet.OznakaBroj_1">St-283/2016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SIMULACRUM d.o.o. BUJE</izvorni_sadrzaj>
    <derivirana_varijabla naziv="DomainObject.Predmet.ProtustrankaFormated_1">  STUDIO SIMULACRUM d.o.o. BUJE</derivirana_varijabla>
  </DomainObject.Predmet.ProtustrankaFormated>
  <DomainObject.Predmet.ProtustrankaFormatedOIB>
    <izvorni_sadrzaj>  STUDIO SIMULACRUM d.o.o. BUJE, OIB 68995831273</izvorni_sadrzaj>
    <derivirana_varijabla naziv="DomainObject.Predmet.ProtustrankaFormatedOIB_1">  STUDIO SIMULACRUM d.o.o. BUJE, OIB 68995831273</derivirana_varijabla>
  </DomainObject.Predmet.ProtustrankaFormatedOIB>
  <DomainObject.Predmet.ProtustrankaFormatedWithAdress>
    <izvorni_sadrzaj> STUDIO SIMULACRUM d.o.o. BUJE, Istarska 22, 52460 Buje</izvorni_sadrzaj>
    <derivirana_varijabla naziv="DomainObject.Predmet.ProtustrankaFormatedWithAdress_1"> STUDIO SIMULACRUM d.o.o. BUJE, Istarska 22, 52460 Buje</derivirana_varijabla>
  </DomainObject.Predmet.ProtustrankaFormatedWithAdress>
  <DomainObject.Predmet.ProtustrankaFormatedWithAdressOIB>
    <izvorni_sadrzaj> STUDIO SIMULACRUM d.o.o. BUJE, OIB 68995831273, Istarska 22, 52460 Buje</izvorni_sadrzaj>
    <derivirana_varijabla naziv="DomainObject.Predmet.ProtustrankaFormatedWithAdressOIB_1"> STUDIO SIMULACRUM d.o.o. BUJE, OIB 68995831273, Istarska 22, 52460 Buje</derivirana_varijabla>
  </DomainObject.Predmet.ProtustrankaFormatedWithAdressOIB>
  <DomainObject.Predmet.ProtustrankaWithAdress>
    <izvorni_sadrzaj>STUDIO SIMULACRUM d.o.o. BUJE Istarska 22, 52460 Buje</izvorni_sadrzaj>
    <derivirana_varijabla naziv="DomainObject.Predmet.ProtustrankaWithAdress_1">STUDIO SIMULACRUM d.o.o. BUJE Istarska 22, 52460 Buje</derivirana_varijabla>
  </DomainObject.Predmet.ProtustrankaWithAdress>
  <DomainObject.Predmet.ProtustrankaWithAdressOIB>
    <izvorni_sadrzaj>STUDIO SIMULACRUM d.o.o. BUJE, OIB 68995831273, Istarska 22, 52460 Buje</izvorni_sadrzaj>
    <derivirana_varijabla naziv="DomainObject.Predmet.ProtustrankaWithAdressOIB_1">STUDIO SIMULACRUM d.o.o. BUJE, OIB 68995831273, Istarska 22, 52460 Buje</derivirana_varijabla>
  </DomainObject.Predmet.ProtustrankaWithAdressOIB>
  <DomainObject.Predmet.ProtustrankaNazivFormated>
    <izvorni_sadrzaj>STUDIO SIMULACRUM d.o.o. BUJE</izvorni_sadrzaj>
    <derivirana_varijabla naziv="DomainObject.Predmet.ProtustrankaNazivFormated_1">STUDIO SIMULACRUM d.o.o. BUJE</derivirana_varijabla>
  </DomainObject.Predmet.ProtustrankaNazivFormated>
  <DomainObject.Predmet.ProtustrankaNazivFormatedOIB>
    <izvorni_sadrzaj>STUDIO SIMULACRUM d.o.o. BUJE, OIB 68995831273</izvorni_sadrzaj>
    <derivirana_varijabla naziv="DomainObject.Predmet.ProtustrankaNazivFormatedOIB_1">STUDIO SIMULACRUM d.o.o. BUJE, OIB 68995831273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16614.26</izvorni_sadrzaj>
    <derivirana_varijabla naziv="DomainObject.Predmet.TrenutnaVrijednost_1">16614.26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SIMULACRUM d.o.o. BUJE</item>
    </izvorni_sadrzaj>
    <derivirana_varijabla naziv="DomainObject.Predmet.ProtuStrankaListFormated_1">
      <item>STUDIO SIMULACRUM d.o.o. BUJE</item>
    </derivirana_varijabla>
  </DomainObject.Predmet.ProtuStrankaListFormated>
  <DomainObject.Predmet.ProtuStrankaListFormatedOIB>
    <izvorni_sadrzaj>
      <item>STUDIO SIMULACRUM d.o.o. BUJE, OIB 68995831273</item>
    </izvorni_sadrzaj>
    <derivirana_varijabla naziv="DomainObject.Predmet.ProtuStrankaListFormatedOIB_1">
      <item>STUDIO SIMULACRUM d.o.o. BUJE, OIB 68995831273</item>
    </derivirana_varijabla>
  </DomainObject.Predmet.ProtuStrankaListFormatedOIB>
  <DomainObject.Predmet.ProtuStrankaListFormatedWithAdress>
    <izvorni_sadrzaj>
      <item>STUDIO SIMULACRUM d.o.o. BUJE, Istarska 22, 52460 Buje</item>
    </izvorni_sadrzaj>
    <derivirana_varijabla naziv="DomainObject.Predmet.ProtuStrankaListFormatedWithAdress_1">
      <item>STUDIO SIMULACRUM d.o.o. BUJE, Istarska 22, 52460 Buje</item>
    </derivirana_varijabla>
  </DomainObject.Predmet.ProtuStrankaListFormatedWithAdress>
  <DomainObject.Predmet.ProtuStrankaListFormatedWithAdressOIB>
    <izvorni_sadrzaj>
      <item>STUDIO SIMULACRUM d.o.o. BUJE, OIB 68995831273, Istarska 22, 52460 Buje</item>
    </izvorni_sadrzaj>
    <derivirana_varijabla naziv="DomainObject.Predmet.ProtuStrankaListFormatedWithAdressOIB_1">
      <item>STUDIO SIMULACRUM d.o.o. BUJE, OIB 68995831273, Istarska 22, 52460 Buje</item>
    </derivirana_varijabla>
  </DomainObject.Predmet.ProtuStrankaListFormatedWithAdressOIB>
  <DomainObject.Predmet.ProtuStrankaListNazivFormated>
    <izvorni_sadrzaj>
      <item>STUDIO SIMULACRUM d.o.o. BUJE</item>
    </izvorni_sadrzaj>
    <derivirana_varijabla naziv="DomainObject.Predmet.ProtuStrankaListNazivFormated_1">
      <item>STUDIO SIMULACRUM d.o.o. BUJE</item>
    </derivirana_varijabla>
  </DomainObject.Predmet.ProtuStrankaListNazivFormated>
  <DomainObject.Predmet.ProtuStrankaListNazivFormatedOIB>
    <izvorni_sadrzaj>
      <item>STUDIO SIMULACRUM d.o.o. BUJE, OIB 68995831273</item>
    </izvorni_sadrzaj>
    <derivirana_varijabla naziv="DomainObject.Predmet.ProtuStrankaListNazivFormatedOIB_1">
      <item>STUDIO SIMULACRUM d.o.o. BUJE, OIB 68995831273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SIMULACRUM d.o.o. BUJE</izvorni_sadrzaj>
    <derivirana_varijabla naziv="DomainObject.Predmet.ProtustrankaIDrugi_1">STUDIO SIMULACRUM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STUDIO SIMULACRUM d.o.o. BUJE, OIB 68995831273, Istarska 22, 52460 Buje</izvorni_sadrzaj>
    <derivirana_varijabla naziv="DomainObject.Predmet.ProtustrankaIDrugiAdressOIB_1">STUDIO SIMULACRUM d.o.o. BUJE, OIB 68995831273,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SIMULACRUM d.o.o. BUJE</item>
    </izvorni_sadrzaj>
    <derivirana_varijabla naziv="DomainObject.Predmet.SudioniciListNaziv_1">
      <item>FINANCIJSKA AGENCIJA, RC RIJEKA, PODRUŽNICA PULA, PULA</item>
      <item>STUDIO SIMULACRUM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STUDIO SIMULACRUM d.o.o. BUJE, OIB 68995831273, Istarska 22,52460 Buje</item>
    </izvorni_sadrzaj>
    <derivirana_varijabla naziv="DomainObject.Predmet.SudioniciListAdressOIB_1">
      <item>FINANCIJSKA AGENCIJA, RC RIJEKA, PODRUŽNICA PULA, PULA, OIB 85821130368, Giardini 5,52100 Pula</item>
      <item>STUDIO SIMULACRUM d.o.o. BUJE, OIB 68995831273,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68995831273</item>
    </izvorni_sadrzaj>
    <derivirana_varijabla naziv="DomainObject.Predmet.SudioniciListNazivOIB_1">
      <item>, OIB 85821130368</item>
      <item>, OIB 68995831273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2134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2016-02-19T10:55:00Z</dcterms:created>
  <dc:creator>Mihaela Kaligari</dc:creator>
  <dc:description/>
  <cp:keywords/>
  <cp:lastModifiedBy>Mihaela Kaligari</cp:lastModifiedBy>
  <cp:lastPrinted>2016-02-19T10:59:00Z</cp:lastPrinted>
  <dcterms:modified xmlns:xsi="http://www.w3.org/2001/XMLSchema-instance" xsi:type="dcterms:W3CDTF">2016-02-23T09:19:00Z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