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a4f6" w14:paraId="615a4f6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E7688B">
        <w:t>7409</w:t>
      </w:r>
      <w:r>
        <w:t>/2015</w:t>
      </w:r>
      <w:r w:rsidR="00E46DB1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E7688B" w:rsidRPr="00E7688B">
        <w:t>BOB CO d.o.o., Gortanova 41, Zagreb, OIB: 52873143735</w:t>
      </w:r>
      <w:r>
        <w:t xml:space="preserve">, dana      </w:t>
      </w:r>
      <w:r w:rsidR="00E7688B">
        <w:t>12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E7688B" w:rsidRPr="00E7688B">
        <w:t>BOB CO d.o.o., Gortanova 41, Zagreb, OIB: 52873143735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E7688B">
        <w:t>12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E7688B">
        <w:t xml:space="preserve"> </w:t>
      </w:r>
      <w:r w:rsidR="00E7688B" w:rsidRPr="00E7688B">
        <w:t>NEVEN PAVIŠIĆ iz Sesveta, Prva prigorska 21a, OIB:13342388025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E7688B" w:rsidRPr="00E7688B">
        <w:t>BOB CO d.o.o., Gortanova 41, Zagreb, OIB: 52873143735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E7688B">
        <w:t xml:space="preserve"> 12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E46DB1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E46DB1" w:rsidP="00E46DB1" w:rsidR="00E46DB1">
      <w:pPr>
        <w:pStyle w:val="Bezproreda"/>
        <w:jc w:val="right"/>
      </w:pPr>
      <w:r>
        <w:t>Za točnost otpravka-ovlašteni službenik:</w:t>
      </w:r>
    </w:p>
    <w:p w:rsidRDefault="00E46DB1" w:rsidP="00E46DB1" w:rsidR="00E46DB1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222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E7688B" w:rsidRPr="00E7688B">
          <w:t>7409/2015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3366"/>
    <w:rsid w:val="004E266D"/>
    <w:rsid w:val="00677951"/>
    <w:rsid w:val="008F7ADF"/>
    <w:rsid w:val="00972222"/>
    <w:rsid w:val="00AA7B27"/>
    <w:rsid w:val="00AE11D4"/>
    <w:rsid w:val="00BA2A5A"/>
    <w:rsid w:val="00BC1874"/>
    <w:rsid w:val="00C136F3"/>
    <w:rsid w:val="00DC0AA2"/>
    <w:rsid w:val="00DE059B"/>
    <w:rsid w:val="00DF1FFF"/>
    <w:rsid w:val="00E46DB1"/>
    <w:rsid w:val="00E75E0F"/>
    <w:rsid w:val="00E7688B"/>
    <w:rsid w:val="00E84179"/>
    <w:rsid w:val="00EC4E35"/>
    <w:rsid w:val="00EC58B8"/>
    <w:rsid w:val="00EF1FD3"/>
    <w:rsid w:val="00F7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46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D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D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D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D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46D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D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D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D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D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7409</izvorni_sadrzaj>
    <derivirana_varijabla naziv="DomainObject.Predmet.Broj_1">7409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St-7409/2015</izvorni_sadrzaj>
    <derivirana_varijabla naziv="DomainObject.Predmet.OznakaBroj_1">St-7409/2015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 CO  d.o.o. zastupanog po punomoćniku Zdravko Bobnjarić</izvorni_sadrzaj>
    <derivirana_varijabla naziv="DomainObject.Predmet.ProtustrankaFormated_1">  BOB CO  d.o.o. zastupanog po punomoćniku Zdravko Bobnjarić</derivirana_varijabla>
  </DomainObject.Predmet.ProtustrankaFormated>
  <DomainObject.Predmet.ProtustrankaFormatedOIB>
    <izvorni_sadrzaj>  BOB CO  d.o.o., OIB 52873143735 zastupanog po punomoćniku Zdravko Bobnjarić</izvorni_sadrzaj>
    <derivirana_varijabla naziv="DomainObject.Predmet.ProtustrankaFormatedOIB_1">  BOB CO  d.o.o., OIB 52873143735 zastupanog po punomoćniku Zdravko Bobnjarić</derivirana_varijabla>
  </DomainObject.Predmet.ProtustrankaFormatedOIB>
  <DomainObject.Predmet.ProtustrankaFormatedWithAdress>
    <izvorni_sadrzaj> BOB CO  d.o.o., Gortanova 41, 10000 Zagreb zastupanog po punomoćniku Zdravko Bobnjarić</izvorni_sadrzaj>
    <derivirana_varijabla naziv="DomainObject.Predmet.ProtustrankaFormatedWithAdress_1"> BOB CO  d.o.o., Gortanova 41, 10000 Zagreb zastupanog po punomoćniku Zdravko Bobnjarić</derivirana_varijabla>
  </DomainObject.Predmet.ProtustrankaFormatedWithAdress>
  <DomainObject.Predmet.ProtustrankaFormatedWithAdressOIB>
    <izvorni_sadrzaj> BOB CO  d.o.o., OIB 52873143735, Gortanova 41, 10000 Zagreb zastupanog po punomoćniku Zdravko Bobnjarić</izvorni_sadrzaj>
    <derivirana_varijabla naziv="DomainObject.Predmet.ProtustrankaFormatedWithAdressOIB_1"> BOB CO  d.o.o., OIB 52873143735, Gortanova 41, 10000 Zagreb zastupanog po punomoćniku Zdravko Bobnjarić</derivirana_varijabla>
  </DomainObject.Predmet.ProtustrankaFormatedWithAdressOIB>
  <DomainObject.Predmet.ProtustrankaWithAdress>
    <izvorni_sadrzaj>BOB CO  d.o.o. Gortanova 41, 10000 Zagreb</izvorni_sadrzaj>
    <derivirana_varijabla naziv="DomainObject.Predmet.ProtustrankaWithAdress_1">BOB CO  d.o.o. Gortanova 41, 10000 Zagreb</derivirana_varijabla>
  </DomainObject.Predmet.ProtustrankaWithAdress>
  <DomainObject.Predmet.ProtustrankaWithAdressOIB>
    <izvorni_sadrzaj>BOB CO  d.o.o., OIB 52873143735, Gortanova 41, 10000 Zagreb</izvorni_sadrzaj>
    <derivirana_varijabla naziv="DomainObject.Predmet.ProtustrankaWithAdressOIB_1">BOB CO  d.o.o., OIB 52873143735, Gortanova 41, 10000 Zagreb</derivirana_varijabla>
  </DomainObject.Predmet.ProtustrankaWithAdressOIB>
  <DomainObject.Predmet.ProtustrankaNazivFormated>
    <izvorni_sadrzaj>BOB CO  d.o.o.</izvorni_sadrzaj>
    <derivirana_varijabla naziv="DomainObject.Predmet.ProtustrankaNazivFormated_1">BOB CO  d.o.o.</derivirana_varijabla>
  </DomainObject.Predmet.ProtustrankaNazivFormated>
  <DomainObject.Predmet.ProtustrankaNazivFormatedOIB>
    <izvorni_sadrzaj>BOB CO  d.o.o., OIB 52873143735</izvorni_sadrzaj>
    <derivirana_varijabla naziv="DomainObject.Predmet.ProtustrankaNazivFormatedOIB_1">BOB CO  d.o.o., OIB 52873143735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BOB CO  d.o.o. zastupanog po punomoćniku Zdravko Bobnjarić</item>
    </izvorni_sadrzaj>
    <derivirana_varijabla naziv="DomainObject.Predmet.ProtuStrankaListFormated_1">
      <item>BOB CO  d.o.o. zastupanog po punomoćniku Zdravko Bobnjarić</item>
    </derivirana_varijabla>
  </DomainObject.Predmet.ProtuStrankaListFormated>
  <DomainObject.Predmet.ProtuStrankaListFormatedOIB>
    <izvorni_sadrzaj>
      <item>BOB CO  d.o.o., OIB 52873143735 zastupanog po punomoćniku Zdravko Bobnjarić</item>
    </izvorni_sadrzaj>
    <derivirana_varijabla naziv="DomainObject.Predmet.ProtuStrankaListFormatedOIB_1">
      <item>BOB CO  d.o.o., OIB 52873143735 zastupanog po punomoćniku Zdravko Bobnjarić</item>
    </derivirana_varijabla>
  </DomainObject.Predmet.ProtuStrankaListFormatedOIB>
  <DomainObject.Predmet.ProtuStrankaListFormatedWithAdress>
    <izvorni_sadrzaj>
      <item>BOB CO  d.o.o., Gortanova 41, 10000 Zagreb zastupanog po punomoćniku Zdravko Bobnjarić</item>
    </izvorni_sadrzaj>
    <derivirana_varijabla naziv="DomainObject.Predmet.ProtuStrankaListFormatedWithAdress_1">
      <item>BOB CO  d.o.o., Gortanova 41, 10000 Zagreb zastupanog po punomoćniku Zdravko Bobnjarić</item>
    </derivirana_varijabla>
  </DomainObject.Predmet.ProtuStrankaListFormatedWithAdress>
  <DomainObject.Predmet.ProtuStrankaListFormatedWithAdressOIB>
    <izvorni_sadrzaj>
      <item>BOB CO  d.o.o., OIB 52873143735, Gortanova 41, 10000 Zagreb zastupanog po punomoćniku Zdravko Bobnjarić</item>
    </izvorni_sadrzaj>
    <derivirana_varijabla naziv="DomainObject.Predmet.ProtuStrankaListFormatedWithAdressOIB_1">
      <item>BOB CO  d.o.o., OIB 52873143735, Gortanova 41, 10000 Zagreb zastupanog po punomoćniku Zdravko Bobnjarić</item>
    </derivirana_varijabla>
  </DomainObject.Predmet.ProtuStrankaListFormatedWithAdressOIB>
  <DomainObject.Predmet.ProtuStrankaListNazivFormated>
    <izvorni_sadrzaj>
      <item>BOB CO  d.o.o.</item>
    </izvorni_sadrzaj>
    <derivirana_varijabla naziv="DomainObject.Predmet.ProtuStrankaListNazivFormated_1">
      <item>BOB CO  d.o.o.</item>
    </derivirana_varijabla>
  </DomainObject.Predmet.ProtuStrankaListNazivFormated>
  <DomainObject.Predmet.ProtuStrankaListNazivFormatedOIB>
    <izvorni_sadrzaj>
      <item>BOB CO  d.o.o., OIB 52873143735</item>
    </izvorni_sadrzaj>
    <derivirana_varijabla naziv="DomainObject.Predmet.ProtuStrankaListNazivFormatedOIB_1">
      <item>BOB CO  d.o.o., OIB 52873143735</item>
    </derivirana_varijabla>
  </DomainObject.Predmet.ProtuStrankaListNazivFormatedOIB>
  <DomainObject.Predmet.OstaliListFormated>
    <izvorni_sadrzaj>
      <item>Neven Pavišić</item>
      <item>Zdravko Bobnjarić punomoćnik sudionika u postupku BOB CO  d.o.o.</item>
    </izvorni_sadrzaj>
    <derivirana_varijabla naziv="DomainObject.Predmet.OstaliListFormated_1">
      <item>Neven Pavišić</item>
      <item>Zdravko Bobnjarić punomoćnik sudionika u postupku BOB CO  d.o.o.</item>
    </derivirana_varijabla>
  </DomainObject.Predmet.OstaliListFormated>
  <DomainObject.Predmet.OstaliListFormatedOIB>
    <izvorni_sadrzaj>
      <item>Neven Pavišić, OIB 13342388025</item>
      <item>Zdravko Bobnjarić, OIB 60808704161 punomoćnik sudionika u postupku BOB CO  d.o.o.</item>
    </izvorni_sadrzaj>
    <derivirana_varijabla naziv="DomainObject.Predmet.OstaliListFormatedOIB_1">
      <item>Neven Pavišić, OIB 13342388025</item>
      <item>Zdravko Bobnjarić, OIB 60808704161 punomoćnik sudionika u postupku BOB CO  d.o.o.</item>
    </derivirana_varijabla>
  </DomainObject.Predmet.OstaliListFormatedOIB>
  <DomainObject.Predmet.OstaliListFormatedWithAdress>
    <izvorni_sadrzaj>
      <item>Neven Pavišić, Prva Prigorska 21a, 10360 Sesvete</item>
      <item>Zdravko Bobnjarić, Miroslava Milića 4, 10000 Zagreb punomoćnik sudionika u postupku BOB CO  d.o.o.</item>
    </izvorni_sadrzaj>
    <derivirana_varijabla naziv="DomainObject.Predmet.OstaliListFormatedWithAdress_1">
      <item>Neven Pavišić, Prva Prigorska 21a, 10360 Sesvete</item>
      <item>Zdravko Bobnjarić, Miroslava Milića 4, 10000 Zagreb punomoćnik sudionika u postupku BOB CO  d.o.o.</item>
    </derivirana_varijabla>
  </DomainObject.Predmet.OstaliListFormatedWithAdress>
  <DomainObject.Predmet.OstaliListFormatedWithAdressOIB>
    <izvorni_sadrzaj>
      <item>Neven Pavišić, OIB 13342388025, Prva Prigorska 21a, 10360 Sesvete</item>
      <item>Zdravko Bobnjarić, OIB 60808704161, Miroslava Milića 4, 10000 Zagreb punomoćnik sudionika u postupku BOB CO  d.o.o.</item>
    </izvorni_sadrzaj>
    <derivirana_varijabla naziv="DomainObject.Predmet.OstaliListFormatedWithAdressOIB_1">
      <item>Neven Pavišić, OIB 13342388025, Prva Prigorska 21a, 10360 Sesvete</item>
      <item>Zdravko Bobnjarić, OIB 60808704161, Miroslava Milića 4, 10000 Zagreb punomoćnik sudionika u postupku BOB CO  d.o.o.</item>
    </derivirana_varijabla>
  </DomainObject.Predmet.OstaliListFormatedWithAdressOIB>
  <DomainObject.Predmet.OstaliListNazivFormated>
    <izvorni_sadrzaj>
      <item>Neven Pavišić</item>
      <item>Zdravko Bobnjarić</item>
    </izvorni_sadrzaj>
    <derivirana_varijabla naziv="DomainObject.Predmet.OstaliListNazivFormated_1">
      <item>Neven Pavišić</item>
      <item>Zdravko Bobnjarić</item>
    </derivirana_varijabla>
  </DomainObject.Predmet.OstaliListNazivFormated>
  <DomainObject.Predmet.OstaliListNazivFormatedOIB>
    <izvorni_sadrzaj>
      <item>Neven Pavišić, OIB 13342388025</item>
      <item>Zdravko Bobnjarić, OIB 60808704161</item>
    </izvorni_sadrzaj>
    <derivirana_varijabla naziv="DomainObject.Predmet.OstaliListNazivFormatedOIB_1">
      <item>Neven Pavišić, OIB 13342388025</item>
      <item>Zdravko Bobnjarić, OIB 60808704161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BOB CO  d.o.o.</izvorni_sadrzaj>
    <derivirana_varijabla naziv="DomainObject.Predmet.ProtustrankaIDrugi_1">BOB CO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BOB CO  d.o.o., OIB 52873143735, Gortanova 41, 10000 Zagreb</izvorni_sadrzaj>
    <derivirana_varijabla naziv="DomainObject.Predmet.ProtustrankaIDrugiAdressOIB_1">BOB CO  d.o.o., OIB 52873143735, Gortanova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BOB CO  d.o.o.</item>
      <item>Neven Pavišić</item>
      <item>Zdravko Bobnjarić</item>
    </izvorni_sadrzaj>
    <derivirana_varijabla naziv="DomainObject.Predmet.SudioniciListNaziv_1">
      <item>FINA Regionalni centar Zagreb</item>
      <item>BOB CO  d.o.o.</item>
      <item>Neven Pavišić</item>
      <item>Zdravko Bobnjarić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BOB CO  d.o.o., OIB 52873143735, Gortanova 41,10000 Zagreb</item>
      <item>Neven Pavišić, OIB 13342388025, Prva Prigorska 21a,10360 Sesvete</item>
      <item>Zdravko Bobnjarić, OIB 60808704161, Miroslava Milića 4,10000 Zagreb</item>
    </izvorni_sadrzaj>
    <derivirana_varijabla naziv="DomainObject.Predmet.SudioniciListAdressOIB_1">
      <item>FINA Regionalni centar Zagreb, OIB 85821130368, Trg svibanjskih žrtava 1995. br. 1,10000 Zagreb</item>
      <item>BOB CO  d.o.o., OIB 52873143735, Gortanova 41,10000 Zagreb</item>
      <item>Neven Pavišić, OIB 13342388025, Prva Prigorska 21a,10360 Sesvete</item>
      <item>Zdravko Bobnjarić, OIB 60808704161, Miroslava Milića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52873143735</item>
      <item>, OIB 13342388025</item>
      <item>, OIB 60808704161</item>
    </izvorni_sadrzaj>
    <derivirana_varijabla naziv="DomainObject.Predmet.SudioniciListNazivOIB_1">
      <item>, OIB 85821130368</item>
      <item>, OIB 52873143735</item>
      <item>, OIB 13342388025</item>
      <item>, OIB 60808704161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1963</properties:Characters>
  <properties:Lines>71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2016-05-12T09:34:00Z</dcterms:created>
  <dc:creator>Sandra Rotar Vogrin</dc:creator>
  <cp:lastModifiedBy>Tanja Štraubert</cp:lastModifiedBy>
  <cp:lastPrinted>2016-05-12T11:25:00Z</cp:lastPrinted>
  <dcterms:modified xmlns:xsi="http://www.w3.org/2001/XMLSchema-instance" xsi:type="dcterms:W3CDTF">2016-05-12T11:26:00Z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