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e49d" w14:paraId="724e49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BA0911">
        <w:t>1373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BA0911">
        <w:t>CENTAR ZA KULTURU TIJELA "FIT 4 LIFE", A.Cesarca 26, Beli Manastir, RB: 14003788, OIB: 24150847978</w:t>
      </w:r>
      <w:r w:rsidR="007265D1">
        <w:t xml:space="preserve">, temeljem članka 430. Stečajnog zakona ( „Narodne novine“ 71/15), dana </w:t>
      </w:r>
      <w:r w:rsidR="008617EF">
        <w:t>5</w:t>
      </w:r>
      <w:r w:rsidR="00194E8E">
        <w:t xml:space="preserve">. </w:t>
      </w:r>
      <w:r w:rsidR="008617EF">
        <w:t>rujna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A0911">
        <w:t>CENTAR ZA KULTURU TIJELA "FIT 4 LIFE", A.Cesarca 26, Beli Manastir, RB: 14003788, OIB: 24150847978</w:t>
      </w:r>
      <w:r>
        <w:t xml:space="preserve">, iznosi </w:t>
      </w:r>
      <w:r w:rsidR="00BA0911">
        <w:t>23.741,13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BA0911">
        <w:t>Jasmina Markan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A0911">
        <w:t>1373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8617EF">
        <w:t>5. rujna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8617EF">
        <w:t>16/10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3710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94E8E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617EF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06D6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A0911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B6CE2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St-1373/2017</izvorni_sadrzaj>
    <derivirana_varijabla naziv="DomainObject.Predmet.OznakaBroj_1">St-1373/2017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KULTURU TIJELA "FIT 4 LIFE"</izvorni_sadrzaj>
    <derivirana_varijabla naziv="DomainObject.Predmet.ProtustrankaFormated_1">  CENTAR ZA KULTURU TIJELA "FIT 4 LIFE"</derivirana_varijabla>
  </DomainObject.Predmet.ProtustrankaFormated>
  <DomainObject.Predmet.ProtustrankaFormatedOIB>
    <izvorni_sadrzaj>  CENTAR ZA KULTURU TIJELA "FIT 4 LIFE", OIB 24150847978</izvorni_sadrzaj>
    <derivirana_varijabla naziv="DomainObject.Predmet.ProtustrankaFormatedOIB_1">  CENTAR ZA KULTURU TIJELA "FIT 4 LIFE", OIB 24150847978</derivirana_varijabla>
  </DomainObject.Predmet.ProtustrankaFormatedOIB>
  <DomainObject.Predmet.ProtustrankaFormatedWithAdress>
    <izvorni_sadrzaj> CENTAR ZA KULTURU TIJELA "FIT 4 LIFE", Augusta Cesarca 26, 31300 Beli Manastir</izvorni_sadrzaj>
    <derivirana_varijabla naziv="DomainObject.Predmet.ProtustrankaFormatedWithAdress_1"> CENTAR ZA KULTURU TIJELA "FIT 4 LIFE", Augusta Cesarca 26, 31300 Beli Manastir</derivirana_varijabla>
  </DomainObject.Predmet.ProtustrankaFormatedWithAdress>
  <DomainObject.Predmet.ProtustrankaFormatedWithAdressOIB>
    <izvorni_sadrzaj> CENTAR ZA KULTURU TIJELA "FIT 4 LIFE", OIB 24150847978, Augusta Cesarca 26, 31300 Beli Manastir</izvorni_sadrzaj>
    <derivirana_varijabla naziv="DomainObject.Predmet.ProtustrankaFormatedWithAdressOIB_1"> CENTAR ZA KULTURU TIJELA "FIT 4 LIFE", OIB 24150847978, Augusta Cesarca 26, 31300 Beli Manastir</derivirana_varijabla>
  </DomainObject.Predmet.ProtustrankaFormatedWithAdressOIB>
  <DomainObject.Predmet.ProtustrankaWithAdress>
    <izvorni_sadrzaj>CENTAR ZA KULTURU TIJELA "FIT 4 LIFE" Augusta Cesarca 26, 31300 Beli Manastir</izvorni_sadrzaj>
    <derivirana_varijabla naziv="DomainObject.Predmet.ProtustrankaWithAdress_1">CENTAR ZA KULTURU TIJELA "FIT 4 LIFE" Augusta Cesarca 26, 31300 Beli Manastir</derivirana_varijabla>
  </DomainObject.Predmet.ProtustrankaWithAdress>
  <DomainObject.Predmet.ProtustrankaWithAdressOIB>
    <izvorni_sadrzaj>CENTAR ZA KULTURU TIJELA "FIT 4 LIFE", OIB 24150847978, Augusta Cesarca 26, 31300 Beli Manastir</izvorni_sadrzaj>
    <derivirana_varijabla naziv="DomainObject.Predmet.ProtustrankaWithAdressOIB_1">CENTAR ZA KULTURU TIJELA "FIT 4 LIFE", OIB 24150847978, Augusta Cesarca 26, 31300 Beli Manastir</derivirana_varijabla>
  </DomainObject.Predmet.ProtustrankaWithAdressOIB>
  <DomainObject.Predmet.ProtustrankaNazivFormated>
    <izvorni_sadrzaj>CENTAR ZA KULTURU TIJELA "FIT 4 LIFE"</izvorni_sadrzaj>
    <derivirana_varijabla naziv="DomainObject.Predmet.ProtustrankaNazivFormated_1">CENTAR ZA KULTURU TIJELA "FIT 4 LIFE"</derivirana_varijabla>
  </DomainObject.Predmet.ProtustrankaNazivFormated>
  <DomainObject.Predmet.ProtustrankaNazivFormatedOIB>
    <izvorni_sadrzaj>CENTAR ZA KULTURU TIJELA "FIT 4 LIFE", OIB 24150847978</izvorni_sadrzaj>
    <derivirana_varijabla naziv="DomainObject.Predmet.ProtustrankaNazivFormatedOIB_1">CENTAR ZA KULTURU TIJELA "FIT 4 LIFE", OIB 24150847978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CENTAR ZA KULTURU TIJELA "FIT 4 LIFE"</item>
    </izvorni_sadrzaj>
    <derivirana_varijabla naziv="DomainObject.Predmet.ProtuStrankaListFormated_1">
      <item>CENTAR ZA KULTURU TIJELA "FIT 4 LIFE"</item>
    </derivirana_varijabla>
  </DomainObject.Predmet.ProtuStrankaListFormated>
  <DomainObject.Predmet.ProtuStrankaListFormatedOIB>
    <izvorni_sadrzaj>
      <item>CENTAR ZA KULTURU TIJELA "FIT 4 LIFE", OIB 24150847978</item>
    </izvorni_sadrzaj>
    <derivirana_varijabla naziv="DomainObject.Predmet.ProtuStrankaListFormatedOIB_1">
      <item>CENTAR ZA KULTURU TIJELA "FIT 4 LIFE", OIB 24150847978</item>
    </derivirana_varijabla>
  </DomainObject.Predmet.ProtuStrankaListFormatedOIB>
  <DomainObject.Predmet.ProtuStrankaListFormatedWithAdress>
    <izvorni_sadrzaj>
      <item>CENTAR ZA KULTURU TIJELA "FIT 4 LIFE", Augusta Cesarca 26, 31300 Beli Manastir</item>
    </izvorni_sadrzaj>
    <derivirana_varijabla naziv="DomainObject.Predmet.ProtuStrankaListFormatedWithAdress_1">
      <item>CENTAR ZA KULTURU TIJELA "FIT 4 LIFE", Augusta Cesarca 26, 31300 Beli Manastir</item>
    </derivirana_varijabla>
  </DomainObject.Predmet.ProtuStrankaListFormatedWithAdress>
  <DomainObject.Predmet.ProtuStrankaListFormatedWithAdressOIB>
    <izvorni_sadrzaj>
      <item>CENTAR ZA KULTURU TIJELA "FIT 4 LIFE", OIB 24150847978, Augusta Cesarca 26, 31300 Beli Manastir</item>
    </izvorni_sadrzaj>
    <derivirana_varijabla naziv="DomainObject.Predmet.ProtuStrankaListFormatedWithAdressOIB_1">
      <item>CENTAR ZA KULTURU TIJELA "FIT 4 LIFE", OIB 24150847978, Augusta Cesarca 26, 31300 Beli Manastir</item>
    </derivirana_varijabla>
  </DomainObject.Predmet.ProtuStrankaListFormatedWithAdressOIB>
  <DomainObject.Predmet.ProtuStrankaListNazivFormated>
    <izvorni_sadrzaj>
      <item>CENTAR ZA KULTURU TIJELA "FIT 4 LIFE"</item>
    </izvorni_sadrzaj>
    <derivirana_varijabla naziv="DomainObject.Predmet.ProtuStrankaListNazivFormated_1">
      <item>CENTAR ZA KULTURU TIJELA "FIT 4 LIFE"</item>
    </derivirana_varijabla>
  </DomainObject.Predmet.ProtuStrankaListNazivFormated>
  <DomainObject.Predmet.ProtuStrankaListNazivFormatedOIB>
    <izvorni_sadrzaj>
      <item>CENTAR ZA KULTURU TIJELA "FIT 4 LIFE", OIB 24150847978</item>
    </izvorni_sadrzaj>
    <derivirana_varijabla naziv="DomainObject.Predmet.ProtuStrankaListNazivFormatedOIB_1">
      <item>CENTAR ZA KULTURU TIJELA "FIT 4 LIFE", OIB 24150847978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CENTAR ZA KULTURU TIJELA "FIT 4 LIFE"</izvorni_sadrzaj>
    <derivirana_varijabla naziv="DomainObject.Predmet.ProtustrankaIDrugi_1">CENTAR ZA KULTURU TIJELA "FIT 4 LIFE"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CENTAR ZA KULTURU TIJELA "FIT 4 LIFE", OIB 24150847978, Augusta Cesarca 26, 31300 Beli Manastir</izvorni_sadrzaj>
    <derivirana_varijabla naziv="DomainObject.Predmet.ProtustrankaIDrugiAdressOIB_1">CENTAR ZA KULTURU TIJELA "FIT 4 LIFE", OIB 24150847978, Augusta Cesarca 26,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CENTAR ZA KULTURU TIJELA "FIT 4 LIFE"</item>
    </izvorni_sadrzaj>
    <derivirana_varijabla naziv="DomainObject.Predmet.SudioniciListNaziv_1">
      <item>FINA RC OSIJEK</item>
      <item>CENTAR ZA KULTURU TIJELA "FIT 4 LIFE"</item>
    </derivirana_varijabla>
  </DomainObject.Predmet.SudioniciListNaziv>
  <DomainObject.Predmet.SudioniciListAdressOIB>
    <izvorni_sadrzaj>
      <item>FINA RC OSIJEK, OIB 85821130368</item>
      <item>CENTAR ZA KULTURU TIJELA "FIT 4 LIFE", OIB 24150847978, Augusta Cesarca 26,31300 Beli Manastir</item>
    </izvorni_sadrzaj>
    <derivirana_varijabla naziv="DomainObject.Predmet.SudioniciListAdressOIB_1">
      <item>FINA RC OSIJEK, OIB 85821130368</item>
      <item>CENTAR ZA KULTURU TIJELA "FIT 4 LIFE", OIB 24150847978, Augusta Cesarca 26,31300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24150847978</item>
    </izvorni_sadrzaj>
    <derivirana_varijabla naziv="DomainObject.Predmet.SudioniciListNazivOIB_1">
      <item>, OIB 85821130368</item>
      <item>, OIB 24150847978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1879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2017-09-05T09:51:00Z</dcterms:created>
  <dc:creator>Korisnik</dc:creator>
  <cp:lastModifiedBy>Žana Bem</cp:lastModifiedBy>
  <cp:lastPrinted>2017-08-03T08:57:00Z</cp:lastPrinted>
  <dcterms:modified xmlns:xsi="http://www.w3.org/2001/XMLSchema-instance" xsi:type="dcterms:W3CDTF">2017-09-05T09:51:00Z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