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5c96" w14:paraId="0ca5c96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6D74BA">
        <w:rPr>
          <w:rFonts w:hAnsi="Times New Roman" w:ascii="Times New Roman"/>
          <w:szCs w:val="24"/>
          <w:lang w:val="hr-HR"/>
        </w:rPr>
        <w:t>1028/13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6D74BA" w:rsidRPr="006D74BA">
        <w:rPr>
          <w:rFonts w:hAnsi="Times New Roman" w:ascii="Times New Roman"/>
          <w:szCs w:val="24"/>
          <w:lang w:val="hr-HR"/>
        </w:rPr>
        <w:t>CONICO d.o.o. za graditeljstvo</w:t>
      </w:r>
      <w:r w:rsidR="006D74BA">
        <w:rPr>
          <w:rFonts w:hAnsi="Times New Roman" w:ascii="Times New Roman"/>
          <w:szCs w:val="24"/>
          <w:lang w:val="hr-HR"/>
        </w:rPr>
        <w:t xml:space="preserve"> u stečaju</w:t>
      </w:r>
      <w:r w:rsidR="006D74BA" w:rsidRPr="006D74BA">
        <w:rPr>
          <w:rFonts w:hAnsi="Times New Roman" w:ascii="Times New Roman"/>
          <w:szCs w:val="24"/>
          <w:lang w:val="hr-HR"/>
        </w:rPr>
        <w:t>, Zagreb (Grad Zagreb), Petrinjska 59, MBS: 080450377, OIB:  23196407652</w:t>
      </w:r>
      <w:r w:rsidR="00A10B7B">
        <w:rPr>
          <w:rFonts w:hAnsi="Times New Roman" w:ascii="Times New Roman"/>
          <w:szCs w:val="24"/>
          <w:lang w:val="hr-HR"/>
        </w:rPr>
        <w:t>, dana 2</w:t>
      </w:r>
      <w:r w:rsidR="006D74BA">
        <w:rPr>
          <w:rFonts w:hAnsi="Times New Roman" w:ascii="Times New Roman"/>
          <w:szCs w:val="24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A10B7B">
        <w:rPr>
          <w:rFonts w:hAnsi="Times New Roman" w:ascii="Times New Roman"/>
          <w:szCs w:val="24"/>
          <w:lang w:val="hr-HR"/>
        </w:rPr>
        <w:t>ožujka 2018</w:t>
      </w:r>
      <w:r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A3FAA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Pr="00BA3FAA">
        <w:rPr>
          <w:rFonts w:hAnsi="Times New Roman" w:ascii="Times New Roman"/>
          <w:sz w:val="24"/>
          <w:szCs w:val="24"/>
        </w:rPr>
        <w:t xml:space="preserve">Saziva se ročište vjerovnika u stečajnom postupku nad stečajnim dužnikom </w:t>
      </w:r>
      <w:r w:rsidR="006D74BA" w:rsidRPr="00BA3FAA">
        <w:rPr>
          <w:rFonts w:hAnsi="Times New Roman" w:ascii="Times New Roman"/>
          <w:sz w:val="24"/>
          <w:szCs w:val="24"/>
        </w:rPr>
        <w:t>CONICO d.o.o. za graditeljstvo u stečaju, Zagreb (Grad Zagreb), Petrinjska 59, MBS: 080450377, OIB:  23196407652</w:t>
      </w:r>
      <w:r w:rsidRPr="00BA3FAA">
        <w:rPr>
          <w:rFonts w:hAnsi="Times New Roman" w:ascii="Times New Roman"/>
          <w:sz w:val="24"/>
          <w:szCs w:val="24"/>
        </w:rPr>
        <w:t xml:space="preserve">,  </w:t>
      </w:r>
      <w:r w:rsidR="006D74BA" w:rsidRPr="00BA3FAA">
        <w:rPr>
          <w:rFonts w:hAnsi="Times New Roman" w:ascii="Times New Roman"/>
          <w:b/>
          <w:sz w:val="24"/>
          <w:szCs w:val="24"/>
        </w:rPr>
        <w:t>za dan 28</w:t>
      </w:r>
      <w:r w:rsidRPr="00BA3FAA">
        <w:rPr>
          <w:rFonts w:hAnsi="Times New Roman" w:ascii="Times New Roman"/>
          <w:b/>
          <w:sz w:val="24"/>
          <w:szCs w:val="24"/>
        </w:rPr>
        <w:t xml:space="preserve">. </w:t>
      </w:r>
      <w:r w:rsidR="006D74BA" w:rsidRPr="00BA3FAA">
        <w:rPr>
          <w:rFonts w:hAnsi="Times New Roman" w:ascii="Times New Roman"/>
          <w:b/>
          <w:sz w:val="24"/>
          <w:szCs w:val="24"/>
        </w:rPr>
        <w:t>lipnja 2018. u 11:20</w:t>
      </w:r>
      <w:r w:rsidRPr="00BA3FAA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e-oglasnoj ploči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BA3FAA">
        <w:rPr>
          <w:rFonts w:hAnsi="Times New Roman" w:ascii="Times New Roman"/>
          <w:szCs w:val="24"/>
          <w:lang w:val="hr-HR"/>
        </w:rPr>
        <w:t>1028/13 od 27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BA3FAA">
        <w:rPr>
          <w:rFonts w:hAnsi="Times New Roman" w:ascii="Times New Roman"/>
          <w:szCs w:val="24"/>
          <w:lang w:val="hr-HR"/>
        </w:rPr>
        <w:t>listopada  2014</w:t>
      </w:r>
      <w:r>
        <w:rPr>
          <w:rFonts w:hAnsi="Times New Roman" w:ascii="Times New Roman"/>
          <w:szCs w:val="24"/>
          <w:lang w:val="hr-HR"/>
        </w:rPr>
        <w:t xml:space="preserve">., otvoren je stečajni postupak, te je ispitno i izvještajno ročište održano dana </w:t>
      </w:r>
      <w:r w:rsidR="00BA3FAA">
        <w:rPr>
          <w:rFonts w:hAnsi="Times New Roman" w:ascii="Times New Roman"/>
          <w:szCs w:val="24"/>
          <w:lang w:val="hr-HR"/>
        </w:rPr>
        <w:t>29</w:t>
      </w:r>
      <w:r w:rsidR="00A10B7B">
        <w:rPr>
          <w:rFonts w:hAnsi="Times New Roman" w:ascii="Times New Roman"/>
          <w:szCs w:val="24"/>
          <w:lang w:val="hr-HR"/>
        </w:rPr>
        <w:t xml:space="preserve">. </w:t>
      </w:r>
      <w:r w:rsidR="00BA3FAA">
        <w:rPr>
          <w:rFonts w:hAnsi="Times New Roman" w:ascii="Times New Roman"/>
          <w:szCs w:val="24"/>
          <w:lang w:val="hr-HR"/>
        </w:rPr>
        <w:t>siječnja 2015</w:t>
      </w:r>
      <w:r w:rsidR="00A10B7B">
        <w:rPr>
          <w:rFonts w:hAnsi="Times New Roman" w:ascii="Times New Roman"/>
          <w:szCs w:val="24"/>
          <w:lang w:val="hr-HR"/>
        </w:rPr>
        <w:t>.g., te posebno ispitno dana 30. siječnja 2018.g.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sukladno članku 203. Stečajnog zakona.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je, a prije donošenja predloženog, bilo potrebno pribaviti mišljenje na temelju odredbe članka 203. stavak 2. Stečajnog zakona (Narodne novine br. 44/96, 161/98, 29/99, 129/00, 123/03, 197/03, 187/04, 82/06, 116/10, 125/12, 133/12),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6D74BA">
        <w:rPr>
          <w:rFonts w:hAnsi="Times New Roman" w:ascii="Times New Roman"/>
          <w:szCs w:val="24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>2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ožujka 2018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5A3994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6D74BA" w:rsidP="00E4473F" w:rsidR="006D74BA">
      <w:pPr>
        <w:rPr>
          <w:rFonts w:hAnsi="Times New Roman" w:ascii="Times New Roman"/>
          <w:szCs w:val="24"/>
          <w:lang w:val="hr-HR"/>
        </w:rPr>
      </w:pPr>
    </w:p>
    <w:p w:rsidRDefault="006D74BA" w:rsidP="00E4473F" w:rsidR="006D74BA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5A3994" w:rsidP="005A3994" w:rsidR="005A3994" w:rsidRPr="005A3994">
      <w:pPr>
        <w:ind w:left="4248"/>
        <w:rPr>
          <w:rFonts w:hAnsi="Times New Roman" w:ascii="Times New Roman"/>
        </w:rPr>
      </w:pPr>
      <w:r w:rsidRPr="005A3994">
        <w:rPr>
          <w:rFonts w:hAnsi="Times New Roman" w:ascii="Times New Roman"/>
        </w:rPr>
        <w:t>Za točnost otpravka-ovlašteni službenik</w:t>
      </w:r>
    </w:p>
    <w:p w:rsidRDefault="005A3994" w:rsidP="005A3994" w:rsidR="005A3994" w:rsidRPr="005A3994">
      <w:pPr>
        <w:ind w:left="4248"/>
        <w:rPr>
          <w:rFonts w:hAnsi="Times New Roman" w:ascii="Times New Roman"/>
        </w:rPr>
      </w:pPr>
      <w:r w:rsidRPr="005A3994">
        <w:rPr>
          <w:rFonts w:hAnsi="Times New Roman" w:ascii="Times New Roman"/>
        </w:rPr>
        <w:tab/>
        <w:t xml:space="preserve">   Monika Grbac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6D74BA" w:rsidR="002B4A0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A3994" w:rsidRPr="005A3994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BA3FAA">
      <w:rPr>
        <w:rFonts w:hAnsi="Times New Roman" w:ascii="Times New Roman"/>
        <w:szCs w:val="24"/>
        <w:lang w:val="hr-HR"/>
      </w:rPr>
      <w:t>1028/13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223B2F"/>
    <w:rsid w:val="002932D7"/>
    <w:rsid w:val="002B4A0D"/>
    <w:rsid w:val="004310F9"/>
    <w:rsid w:val="005A3994"/>
    <w:rsid w:val="006D74BA"/>
    <w:rsid w:val="00A10B7B"/>
    <w:rsid w:val="00BA3FAA"/>
    <w:rsid w:val="00E4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3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99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994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99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99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3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99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994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99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99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CONICO d.o.o. zastupanog po punomoćniku ZLATKO PETEK</izvorni_sadrzaj>
    <derivirana_varijabla naziv="DomainObject.Predmet.ProtustrankaFormated_1">  CONICO d.o.o. zastupanog po punomoćniku ZLATKO PETEK</derivirana_varijabla>
  </DomainObject.Predmet.ProtustrankaFormated>
  <DomainObject.Predmet.ProtustrankaFormatedOIB>
    <izvorni_sadrzaj>  CONICO d.o.o., OIB 23196407652 zastupanog po punomoćniku ZLATKO PETEK</izvorni_sadrzaj>
    <derivirana_varijabla naziv="DomainObject.Predmet.ProtustrankaFormatedOIB_1">  CONICO d.o.o., OIB 23196407652 zastupanog po punomoćniku ZLATKO PETEK</derivirana_varijabla>
  </DomainObject.Predmet.ProtustrankaFormatedOIB>
  <DomainObject.Predmet.ProtustrankaFormatedWithAdress>
    <izvorni_sadrzaj> CONICO d.o.o., Petrinjska 59, 10000 Zagreb zastupanog po punomoćniku ZLATKO PETEK</izvorni_sadrzaj>
    <derivirana_varijabla naziv="DomainObject.Predmet.ProtustrankaFormatedWithAdress_1"> CONICO d.o.o., Petrinjska 59, 10000 Zagreb zastupanog po punomoćniku ZLATKO PETEK</derivirana_varijabla>
  </DomainObject.Predmet.ProtustrankaFormatedWithAdress>
  <DomainObject.Predmet.ProtustrankaFormatedWithAdressOIB>
    <izvorni_sadrzaj> CONICO d.o.o., OIB 23196407652, Petrinjska 59, 10000 Zagreb zastupanog po punomoćniku ZLATKO PETEK</izvorni_sadrzaj>
    <derivirana_varijabla naziv="DomainObject.Predmet.ProtustrankaFormatedWithAdressOIB_1"> CONICO d.o.o., OIB 23196407652, Petrinjska 59, 10000 Zagreb zastupanog po punomoćniku ZLATKO PETEK</derivirana_varijabla>
  </DomainObject.Predmet.ProtustrankaFormatedWithAdressOIB>
  <DomainObject.Predmet.ProtustrankaWithAdress>
    <izvorni_sadrzaj>CONICO d.o.o. Petrinjska 59, 10000 Zagreb</izvorni_sadrzaj>
    <derivirana_varijabla naziv="DomainObject.Predmet.ProtustrankaWithAdress_1">CONICO d.o.o. Petrinjska 59, 10000 Zagreb</derivirana_varijabla>
  </DomainObject.Predmet.ProtustrankaWithAdress>
  <DomainObject.Predmet.ProtustrankaWithAdressOIB>
    <izvorni_sadrzaj>CONICO d.o.o., OIB 23196407652, Petrinjska 59, 10000 Zagreb</izvorni_sadrzaj>
    <derivirana_varijabla naziv="DomainObject.Predmet.ProtustrankaWithAdressOIB_1">CONICO d.o.o., OIB 23196407652, Petrinjska 59, 10000 Zagreb</derivirana_varijabla>
  </DomainObject.Predmet.ProtustrankaWithAdressOIB>
  <DomainObject.Predmet.ProtustrankaNazivFormated>
    <izvorni_sadrzaj>CONICO d.o.o.</izvorni_sadrzaj>
    <derivirana_varijabla naziv="DomainObject.Predmet.ProtustrankaNazivFormated_1">CONICO d.o.o.</derivirana_varijabla>
  </DomainObject.Predmet.ProtustrankaNazivFormated>
  <DomainObject.Predmet.ProtustrankaNazivFormatedOIB>
    <izvorni_sadrzaj>CONICO d.o.o., OIB 23196407652</izvorni_sadrzaj>
    <derivirana_varijabla naziv="DomainObject.Predmet.ProtustrankaNazivFormatedOIB_1">CONICO d.o.o., OIB 23196407652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FINA ZAGREB; CROATIA osiguranje d.d.; ZAGREBAČKI HOLDING, društvo s ograničenom odgovornošću za javni prijevoz, opskrbu vodom, održavanje čistoće, putnička a; Državni proračun; NAŠICECEMENT Tvornica cementa, dioničko društvo; VODOOPSKRBA I ODVODNJA, društvo s ograničenom odgovornošću</izvorni_sadrzaj>
    <derivirana_varijabla naziv="DomainObject.Predmet.StrankaFormated_1">  VJEROVNICI; FINA ZAGREB; CROATIA osiguranje d.d.; ZAGREBAČKI HOLDING, društvo s ograničenom odgovornošću za javni prijevoz, opskrbu vodom, održavanje čistoće, putnička a; Državni proračun; NAŠICECEMENT Tvornica cementa, dioničko društvo; VODOOPSKRBA I ODVODNJA, društvo s ograničenom odgovornošću</derivirana_varijabla>
  </DomainObject.Predmet.StrankaFormated>
  <DomainObject.Predmet.StrankaFormatedOIB>
    <izvorni_sadrzaj>  VJEROVNICI; FINA ZAGREB, OIB 85821130368; CROATIA osiguranje d.d., OIB 26187994862; ZAGREBAČKI HOLDING, društvo s ograničenom odgovornošću za javni prijevoz, opskrbu vodom, održavanje čistoće, putnička a, OIB 85584865987; Državni proračun; NAŠICECEMENT Tvornica cementa, dioničko društvo, OIB 62612424147; VODOOPSKRBA I ODVODNJA, društvo s ograničenom odgovornošću</izvorni_sadrzaj>
    <derivirana_varijabla naziv="DomainObject.Predmet.StrankaFormatedOIB_1">  VJEROVNICI; FINA ZAGREB, OIB 85821130368; CROATIA osiguranje d.d., OIB 26187994862; ZAGREBAČKI HOLDING, društvo s ograničenom odgovornošću za javni prijevoz, opskrbu vodom, održavanje čistoće, putnička a, OIB 85584865987; Državni proračun; NAŠICECEMENT Tvornica cementa, dioničko društvo, OIB 62612424147; VODOOPSKRBA I ODVODNJA, društvo s ograničenom odgovornošću</derivirana_varijabla>
  </DomainObject.Predmet.StrankaFormatedOIB>
  <DomainObject.Predmet.StrankaFormatedWithAdress>
    <izvorni_sadrzaj> VJEROVNICI; FINA ZAGREB, Ul. grada Vukovara 7, 10000 Zagreb; CROATIA osiguranje d.d., Trg kralja Tomislava 16, 10410 Velika Gorica; ZAGREBAČKI HOLDING, društvo s ograničenom odgovornošću za javni prijevoz, opskrbu vodom, održavanje čistoće, putnička a, Ulica grada Vukovara 41, 10000 Zagreb; Državni proračun; NAŠICECEMENT Tvornica cementa, dioničko društvo, Tajnovac 1, 31500 Našice; VODOOPSKRBA I ODVODNJA, društvo s ograničenom odgovornošću, Folnegovićeva 1, 10000 Zagreb</izvorni_sadrzaj>
    <derivirana_varijabla naziv="DomainObject.Predmet.StrankaFormatedWithAdress_1"> VJEROVNICI; FINA ZAGREB, Ul. grada Vukovara 7, 10000 Zagreb; CROATIA osiguranje d.d., Trg kralja Tomislava 16, 10410 Velika Gorica; ZAGREBAČKI HOLDING, društvo s ograničenom odgovornošću za javni prijevoz, opskrbu vodom, održavanje čistoće, putnička a, Ulica grada Vukovara 41, 10000 Zagreb; Državni proračun; NAŠICECEMENT Tvornica cementa, dioničko društvo, Tajnovac 1, 31500 Našice; VODOOPSKRBA I ODVODNJA, društvo s ograničenom odgovornošću, Folnegovićeva 1, 10000 Zagreb</derivirana_varijabla>
  </DomainObject.Predmet.StrankaFormatedWithAdress>
  <DomainObject.Predmet.StrankaFormatedWithAdressOIB>
    <izvorni_sadrzaj> VJEROVNICI; FINA ZAGREB, OIB 85821130368, Ul. grada Vukovara 7, 10000 Zagreb; CROATIA osiguranje d.d., OIB 26187994862, Trg kralja Tomislava 16, 10410 Velika Gorica; ZAGREBAČKI HOLDING, društvo s ograničenom odgovornošću za javni prijevoz, opskrbu vodom, održavanje čistoće, putnička a, OIB 85584865987, Ulica grada Vukovara 41, 10000 Zagreb; Državni proračun; NAŠICECEMENT Tvornica cementa, dioničko društvo, OIB 62612424147, Tajnovac 1, 31500 Našice; VODOOPSKRBA I ODVODNJA, društvo s ograničenom odgovornošću, Folnegovićeva 1, 10000 Zagreb</izvorni_sadrzaj>
    <derivirana_varijabla naziv="DomainObject.Predmet.StrankaFormatedWithAdressOIB_1"> VJEROVNICI; FINA ZAGREB, OIB 85821130368, Ul. grada Vukovara 7, 10000 Zagreb; CROATIA osiguranje d.d., OIB 26187994862, Trg kralja Tomislava 16, 10410 Velika Gorica; ZAGREBAČKI HOLDING, društvo s ograničenom odgovornošću za javni prijevoz, opskrbu vodom, održavanje čistoće, putnička a, OIB 85584865987, Ulica grada Vukovara 41, 10000 Zagreb; Državni proračun; NAŠICECEMENT Tvornica cementa, dioničko društvo, OIB 62612424147, Tajnovac 1, 31500 Našice; VODOOPSKRBA I ODVODNJA, društvo s ograničenom odgovornošću, Folnegovićeva 1, 10000 Zagreb</derivirana_varijabla>
  </DomainObject.Predmet.StrankaFormatedWithAdressOIB>
  <DomainObject.Predmet.StrankaWithAdress>
    <izvorni_sadrzaj>VJEROVNICI ,FINA ZAGREB Ul. grada Vukovara 7,10000 Zagreb,CROATIA osiguranje d.d. Trg kralja Tomislava 16,10410 Velika Gorica,ZAGREBAČKI HOLDING, društvo s ograničenom odgovornošću za javni prijevoz, opskrbu vodom, održavanje čistoće, putnička a Ulica grada Vukovara 41,10000 Zagreb,Državni proračun ,NAŠICECEMENT Tvornica cementa, dioničko društvo Tajnovac 1,31500 Našice,VODOOPSKRBA I ODVODNJA, društvo s ograničenom odgovornošću Folnegovićeva 1,10000 Zagreb</izvorni_sadrzaj>
    <derivirana_varijabla naziv="DomainObject.Predmet.StrankaWithAdress_1">VJEROVNICI ,FINA ZAGREB Ul. grada Vukovara 7,10000 Zagreb,CROATIA osiguranje d.d. Trg kralja Tomislava 16,10410 Velika Gorica,ZAGREBAČKI HOLDING, društvo s ograničenom odgovornošću za javni prijevoz, opskrbu vodom, održavanje čistoće, putnička a Ulica grada Vukovara 41,10000 Zagreb,Državni proračun ,NAŠICECEMENT Tvornica cementa, dioničko društvo Tajnovac 1,31500 Našice,VODOOPSKRBA I ODVODNJA, društvo s ograničenom odgovornošću Folnegovićeva 1,10000 Zagreb</derivirana_varijabla>
  </DomainObject.Predmet.StrankaWithAdress>
  <DomainObject.Predmet.StrankaWithAdressOIB>
    <izvorni_sadrzaj>VJEROVNICI,FINA ZAGREB, OIB 85821130368, Ul. grada Vukovara 7,10000 Zagreb,CROATIA osiguranje d.d., OIB 26187994862, Trg kralja Tomislava 16,10410 Velika Gorica,ZAGREBAČKI HOLDING, društvo s ograničenom odgovornošću za javni prijevoz, opskrbu vodom, održavanje čistoće, putnička a, OIB 85584865987, Ulica grada Vukovara 41,10000 Zagreb,Državni proračun,NAŠICECEMENT Tvornica cementa, dioničko društvo, OIB 62612424147, Tajnovac 1,31500 Našice,VODOOPSKRBA I ODVODNJA, društvo s ograničenom odgovornošću, Folnegovićeva 1,10000 Zagreb</izvorni_sadrzaj>
    <derivirana_varijabla naziv="DomainObject.Predmet.StrankaWithAdressOIB_1">VJEROVNICI,FINA ZAGREB, OIB 85821130368, Ul. grada Vukovara 7,10000 Zagreb,CROATIA osiguranje d.d., OIB 26187994862, Trg kralja Tomislava 16,10410 Velika Gorica,ZAGREBAČKI HOLDING, društvo s ograničenom odgovornošću za javni prijevoz, opskrbu vodom, održavanje čistoće, putnička a, OIB 85584865987, Ulica grada Vukovara 41,10000 Zagreb,Državni proračun,NAŠICECEMENT Tvornica cementa, dioničko društvo, OIB 62612424147, Tajnovac 1,31500 Našice,VODOOPSKRBA I ODVODNJA, društvo s ograničenom odgovornošću, Folnegovićeva 1,10000 Zagreb</derivirana_varijabla>
  </DomainObject.Predmet.StrankaWithAdressOIB>
  <DomainObject.Predmet.StrankaNazivFormated>
    <izvorni_sadrzaj>VJEROVNICI,FINA ZAGREB,CROATIA osiguranje d.d.,ZAGREBAČKI HOLDING, društvo s ograničenom odgovornošću za javni prijevoz, opskrbu vodom, održavanje čistoće, putnička a,Državni proračun,NAŠICECEMENT Tvornica cementa, dioničko društvo,VODOOPSKRBA I ODVODNJA, društvo s ograničenom odgovornošću</izvorni_sadrzaj>
    <derivirana_varijabla naziv="DomainObject.Predmet.StrankaNazivFormated_1">VJEROVNICI,FINA ZAGREB,CROATIA osiguranje d.d.,ZAGREBAČKI HOLDING, društvo s ograničenom odgovornošću za javni prijevoz, opskrbu vodom, održavanje čistoće, putnička a,Državni proračun,NAŠICECEMENT Tvornica cementa, dioničko društvo,VODOOPSKRBA I ODVODNJA, društvo s ograničenom odgovornošću</derivirana_varijabla>
  </DomainObject.Predmet.StrankaNazivFormated>
  <DomainObject.Predmet.StrankaNazivFormatedOIB>
    <izvorni_sadrzaj>VJEROVNICI,FINA ZAGREB, OIB 85821130368,CROATIA osiguranje d.d., OIB 26187994862,ZAGREBAČKI HOLDING, društvo s ograničenom odgovornošću za javni prijevoz, opskrbu vodom, održavanje čistoće, putnička a, OIB 85584865987,Državni proračun,NAŠICECEMENT Tvornica cementa, dioničko društvo, OIB 62612424147,VODOOPSKRBA I ODVODNJA, društvo s ograničenom odgovornošću</izvorni_sadrzaj>
    <derivirana_varijabla naziv="DomainObject.Predmet.StrankaNazivFormatedOIB_1">VJEROVNICI,FINA ZAGREB, OIB 85821130368,CROATIA osiguranje d.d., OIB 26187994862,ZAGREBAČKI HOLDING, društvo s ograničenom odgovornošću za javni prijevoz, opskrbu vodom, održavanje čistoće, putnička a, OIB 85584865987,Državni proračun,NAŠICECEMENT Tvornica cementa, dioničko društvo, OIB 62612424147,VODOOPSKRBA I ODVODNJA, društvo s ograničenom odgovornošću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trankaListFormated_1"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trankaListFormated>
  <DomainObject.Predmet.StrankaListFormatedOIB>
    <izvorni_sadrzaj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izvorni_sadrzaj>
    <derivirana_varijabla naziv="DomainObject.Predmet.StrankaListFormatedOIB_1"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derivirana_varijabla>
  </DomainObject.Predmet.StrankaListFormatedOIB>
  <DomainObject.Predmet.StrankaListFormatedWithAdress>
    <izvorni_sadrzaj>
      <item>VJEROVNICI</item>
      <item>FINA ZAGREB, Ul. grada Vukovara 7, 10000 Zagreb</item>
      <item>CROATIA osiguranje d.d., Trg kralja Tomislava 16, 10410 Velika Gorica</item>
      <item>ZAGREBAČKI HOLDING, društvo s ograničenom odgovornošću za javni prijevoz, opskrbu vodom, održavanje čistoće, putnička a, Ulica grada Vukovara 41, 10000 Zagreb</item>
      <item>Državni proračun</item>
      <item>NAŠICECEMENT Tvornica cementa, dioničko društvo, Tajnovac 1, 31500 Našice</item>
      <item>VODOOPSKRBA I ODVODNJA, društvo s ograničenom odgovornošću, Folnegovićeva 1, 10000 Zagreb</item>
    </izvorni_sadrzaj>
    <derivirana_varijabla naziv="DomainObject.Predmet.StrankaListFormatedWithAdress_1">
      <item>VJEROVNICI</item>
      <item>FINA ZAGREB, Ul. grada Vukovara 7, 10000 Zagreb</item>
      <item>CROATIA osiguranje d.d., Trg kralja Tomislava 16, 10410 Velika Gorica</item>
      <item>ZAGREBAČKI HOLDING, društvo s ograničenom odgovornošću za javni prijevoz, opskrbu vodom, održavanje čistoće, putnička a, Ulica grada Vukovara 41, 10000 Zagreb</item>
      <item>Državni proračun</item>
      <item>NAŠICECEMENT Tvornica cementa, dioničko društvo, Tajnovac 1, 31500 Našice</item>
      <item>VODOOPSKRBA I ODVODNJA, društvo s ograničenom odgovornošću, Folnegovićeva 1, 10000 Zagreb</item>
    </derivirana_varijabla>
  </DomainObject.Predmet.StrankaListFormatedWithAdress>
  <DomainObject.Predmet.StrankaListFormatedWithAdressOIB>
    <izvorni_sadrzaj>
      <item>VJEROVNICI</item>
      <item>FINA ZAGREB, OIB 85821130368, Ul. grada Vukovara 7, 10000 Zagreb</item>
      <item>CROATIA osiguranje d.d., OIB 26187994862, Trg kralja Tomislava 16, 10410 Velika Gorica</item>
      <item>ZAGREBAČKI HOLDING, društvo s ograničenom odgovornošću za javni prijevoz, opskrbu vodom, održavanje čistoće, putnička a, OIB 85584865987, Ulica grada Vukovara 41, 10000 Zagreb</item>
      <item>Državni proračun</item>
      <item>NAŠICECEMENT Tvornica cementa, dioničko društvo, OIB 62612424147, Tajnovac 1, 31500 Našice</item>
      <item>VODOOPSKRBA I ODVODNJA, društvo s ograničenom odgovornošću, Folnegovićeva 1, 10000 Zagreb</item>
    </izvorni_sadrzaj>
    <derivirana_varijabla naziv="DomainObject.Predmet.StrankaListFormatedWithAdressOIB_1">
      <item>VJEROVNICI</item>
      <item>FINA ZAGREB, OIB 85821130368, Ul. grada Vukovara 7, 10000 Zagreb</item>
      <item>CROATIA osiguranje d.d., OIB 26187994862, Trg kralja Tomislava 16, 10410 Velika Gorica</item>
      <item>ZAGREBAČKI HOLDING, društvo s ograničenom odgovornošću za javni prijevoz, opskrbu vodom, održavanje čistoće, putnička a, OIB 85584865987, Ulica grada Vukovara 41, 10000 Zagreb</item>
      <item>Državni proračun</item>
      <item>NAŠICECEMENT Tvornica cementa, dioničko društvo, OIB 62612424147, Tajnovac 1, 31500 Našice</item>
      <item>VODOOPSKRBA I ODVODNJA, društvo s ograničenom odgovornošću, Folnegovićeva 1, 10000 Zagreb</item>
    </derivirana_varijabla>
  </DomainObject.Predmet.StrankaListFormatedWithAdressOIB>
  <DomainObject.Predmet.StrankaListNazivFormated>
    <izvorni_sadrzaj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izvorni_sadrzaj>
    <derivirana_varijabla naziv="DomainObject.Predmet.StrankaListNazivFormated_1">
      <item>VJEROVNICI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</derivirana_varijabla>
  </DomainObject.Predmet.StrankaListNazivFormated>
  <DomainObject.Predmet.StrankaListNazivFormatedOIB>
    <izvorni_sadrzaj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izvorni_sadrzaj>
    <derivirana_varijabla naziv="DomainObject.Predmet.StrankaListNazivFormatedOIB_1">
      <item>VJEROVNICI</item>
      <item>FINA ZAGREB, OIB 85821130368</item>
      <item>CROATIA osiguranje d.d., OIB 26187994862</item>
      <item>ZAGREBAČKI HOLDING, društvo s ograničenom odgovornošću za javni prijevoz, opskrbu vodom, održavanje čistoće, putnička a, OIB 85584865987</item>
      <item>Državni proračun</item>
      <item>NAŠICECEMENT Tvornica cementa, dioničko društvo, OIB 62612424147</item>
      <item>VODOOPSKRBA I ODVODNJA, društvo s ograničenom odgovornošću</item>
    </derivirana_varijabla>
  </DomainObject.Predmet.StrankaListNazivFormatedOIB>
  <DomainObject.Predmet.ProtuStrankaListFormated>
    <izvorni_sadrzaj>
      <item>CONICO d.o.o. zastupanog po punomoćniku ZLATKO PETEK</item>
    </izvorni_sadrzaj>
    <derivirana_varijabla naziv="DomainObject.Predmet.ProtuStrankaListFormated_1">
      <item>CONICO d.o.o. zastupanog po punomoćniku ZLATKO PETEK</item>
    </derivirana_varijabla>
  </DomainObject.Predmet.ProtuStrankaListFormated>
  <DomainObject.Predmet.ProtuStrankaListFormatedOIB>
    <izvorni_sadrzaj>
      <item>CONICO d.o.o., OIB 23196407652 zastupanog po punomoćniku ZLATKO PETEK</item>
    </izvorni_sadrzaj>
    <derivirana_varijabla naziv="DomainObject.Predmet.ProtuStrankaListFormatedOIB_1">
      <item>CONICO d.o.o., OIB 23196407652 zastupanog po punomoćniku ZLATKO PETEK</item>
    </derivirana_varijabla>
  </DomainObject.Predmet.ProtuStrankaListFormatedOIB>
  <DomainObject.Predmet.ProtuStrankaListFormatedWithAdress>
    <izvorni_sadrzaj>
      <item>CONICO d.o.o., Petrinjska 59, 10000 Zagreb zastupanog po punomoćniku ZLATKO PETEK</item>
    </izvorni_sadrzaj>
    <derivirana_varijabla naziv="DomainObject.Predmet.ProtuStrankaListFormatedWithAdress_1">
      <item>CONICO d.o.o., Petrinjska 59, 10000 Zagreb zastupanog po punomoćniku ZLATKO PETEK</item>
    </derivirana_varijabla>
  </DomainObject.Predmet.ProtuStrankaListFormatedWithAdress>
  <DomainObject.Predmet.ProtuStrankaListFormatedWithAdressOIB>
    <izvorni_sadrzaj>
      <item>CONICO d.o.o., OIB 23196407652, Petrinjska 59, 10000 Zagreb zastupanog po punomoćniku ZLATKO PETEK</item>
    </izvorni_sadrzaj>
    <derivirana_varijabla naziv="DomainObject.Predmet.ProtuStrankaListFormatedWithAdressOIB_1">
      <item>CONICO d.o.o., OIB 23196407652, Petrinjska 59, 10000 Zagreb zastupanog po punomoćniku ZLATKO PETEK</item>
    </derivirana_varijabla>
  </DomainObject.Predmet.ProtuStrankaListFormatedWithAdressOIB>
  <DomainObject.Predmet.ProtuStrankaListNazivFormated>
    <izvorni_sadrzaj>
      <item>CONICO d.o.o.</item>
    </izvorni_sadrzaj>
    <derivirana_varijabla naziv="DomainObject.Predmet.ProtuStrankaListNazivFormated_1">
      <item>CONICO d.o.o.</item>
    </derivirana_varijabla>
  </DomainObject.Predmet.ProtuStrankaListNazivFormated>
  <DomainObject.Predmet.ProtuStrankaListNazivFormatedOIB>
    <izvorni_sadrzaj>
      <item>CONICO d.o.o., OIB 23196407652</item>
    </izvorni_sadrzaj>
    <derivirana_varijabla naziv="DomainObject.Predmet.ProtuStrankaListNazivFormatedOIB_1">
      <item>CONICO d.o.o., OIB 23196407652</item>
    </derivirana_varijabla>
  </DomainObject.Predmet.ProtuStrankaListNazivFormatedOIB>
  <DomainObject.Predmet.OstaliListFormated>
    <izvorni_sadrzaj>
      <item>ZLATKO PETEK punomoćnik sudionika u postupku CONICO d.o.o.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  <item>NEVEN CIRKVENI</item>
    </izvorni_sadrzaj>
    <derivirana_varijabla naziv="DomainObject.Predmet.OstaliListFormated_1">
      <item>ZLATKO PETEK punomoćnik sudionika u postupku CONICO d.o.o.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  <item>NEVEN CIRKVENI</item>
    </derivirana_varijabla>
  </DomainObject.Predmet.OstaliListFormated>
  <DomainObject.Predmet.OstaliListFormatedOIB>
    <izvorni_sadrzaj>
      <item>ZLATKO PETEK, OIB 35626966780 punomoćnik sudionika u postupku CONICO d.o.o.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  <item>NEVEN CIRKVENI</item>
    </izvorni_sadrzaj>
    <derivirana_varijabla naziv="DomainObject.Predmet.OstaliListFormatedOIB_1">
      <item>ZLATKO PETEK, OIB 35626966780 punomoćnik sudionika u postupku CONICO d.o.o.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  <item>NEVEN CIRKVENI</item>
    </derivirana_varijabla>
  </DomainObject.Predmet.OstaliListFormatedOIB>
  <DomainObject.Predmet.OstaliListFormatedWithAdress>
    <izvorni_sadrzaj>
      <item>ZLATKO PETEK, Barutanski jarak 42, 10010 Zagreb punomoćnik sudionika u postupku CONICO d.o.o.</item>
      <item>Ministarstvo financija RH, Porezna uprava, Av. Dubrovnik 32, 10000 Zagreb</item>
      <item>Zdravko Mitak, Zelenjak 53, 10000 Zagreb</item>
      <item>NEXE BETON d.o.o. za proizvodnju betona, Braće Radić 200, 31500 Našice</item>
      <item>ZAGREBAČKI HOLDING d.o.o., Podružnica Čistoća, Radnička 82, 10000 Zagreb</item>
      <item>ŽUPANIJSKO DRŽAVNO ODVJETNIŠTVO U ZAGREBU</item>
      <item>NEVEN CIRKVENI, RAdićeva 27, 10000 Zagreb</item>
    </izvorni_sadrzaj>
    <derivirana_varijabla naziv="DomainObject.Predmet.OstaliListFormatedWithAdress_1">
      <item>ZLATKO PETEK, Barutanski jarak 42, 10010 Zagreb punomoćnik sudionika u postupku CONICO d.o.o.</item>
      <item>Ministarstvo financija RH, Porezna uprava, Av. Dubrovnik 32, 10000 Zagreb</item>
      <item>Zdravko Mitak, Zelenjak 53, 10000 Zagreb</item>
      <item>NEXE BETON d.o.o. za proizvodnju betona, Braće Radić 200, 31500 Našice</item>
      <item>ZAGREBAČKI HOLDING d.o.o., Podružnica Čistoća, Radnička 82, 10000 Zagreb</item>
      <item>ŽUPANIJSKO DRŽAVNO ODVJETNIŠTVO U ZAGREBU</item>
      <item>NEVEN CIRKVENI, RAdićeva 27, 10000 Zagreb</item>
    </derivirana_varijabla>
  </DomainObject.Predmet.OstaliListFormatedWithAdress>
  <DomainObject.Predmet.OstaliListFormatedWithAdressOIB>
    <izvorni_sadrzaj>
      <item>ZLATKO PETEK, OIB 35626966780, Barutanski jarak 42, 10010 Zagreb punomoćnik sudionika u postupku CONICO d.o.o.</item>
      <item>Ministarstvo financija RH, Porezna uprava, OIB 18683136487, Av. Dubrovnik 32, 10000 Zagreb</item>
      <item>Zdravko Mitak, OIB 25916717450, Zelenjak 53, 10000 Zagreb</item>
      <item>NEXE BETON d.o.o. za proizvodnju betona, OIB 48358267745, Braće Radić 200, 31500 Našice</item>
      <item>ZAGREBAČKI HOLDING d.o.o., Podružnica Čistoća, OIB 85584865987, Radnička 82, 10000 Zagreb</item>
      <item>ŽUPANIJSKO DRŽAVNO ODVJETNIŠTVO U ZAGREBU</item>
      <item>NEVEN CIRKVENI, RAdićeva 27, 10000 Zagreb</item>
    </izvorni_sadrzaj>
    <derivirana_varijabla naziv="DomainObject.Predmet.OstaliListFormatedWithAdressOIB_1">
      <item>ZLATKO PETEK, OIB 35626966780, Barutanski jarak 42, 10010 Zagreb punomoćnik sudionika u postupku CONICO d.o.o.</item>
      <item>Ministarstvo financija RH, Porezna uprava, OIB 18683136487, Av. Dubrovnik 32, 10000 Zagreb</item>
      <item>Zdravko Mitak, OIB 25916717450, Zelenjak 53, 10000 Zagreb</item>
      <item>NEXE BETON d.o.o. za proizvodnju betona, OIB 48358267745, Braće Radić 200, 31500 Našice</item>
      <item>ZAGREBAČKI HOLDING d.o.o., Podružnica Čistoća, OIB 85584865987, Radnička 82, 10000 Zagreb</item>
      <item>ŽUPANIJSKO DRŽAVNO ODVJETNIŠTVO U ZAGREBU</item>
      <item>NEVEN CIRKVENI, RAdićeva 27, 10000 Zagreb</item>
    </derivirana_varijabla>
  </DomainObject.Predmet.OstaliListFormatedWithAdressOIB>
  <DomainObject.Predmet.OstaliListNazivFormated>
    <izvorni_sadrzaj>
      <item>ZLATKO PETEK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  <item>NEVEN CIRKVENI</item>
    </izvorni_sadrzaj>
    <derivirana_varijabla naziv="DomainObject.Predmet.OstaliListNazivFormated_1">
      <item>ZLATKO PETEK</item>
      <item>Ministarstvo financija RH, Porezna uprava</item>
      <item>Zdravko Mitak</item>
      <item>NEXE BETON d.o.o. za proizvodnju betona</item>
      <item>ZAGREBAČKI HOLDING d.o.o., Podružnica Čistoća</item>
      <item>ŽUPANIJSKO DRŽAVNO ODVJETNIŠTVO U ZAGREBU</item>
      <item>NEVEN CIRKVENI</item>
    </derivirana_varijabla>
  </DomainObject.Predmet.OstaliListNazivFormated>
  <DomainObject.Predmet.OstaliListNazivFormatedOIB>
    <izvorni_sadrzaj>
      <item>ZLATKO PETEK, OIB 35626966780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  <item>NEVEN CIRKVENI</item>
    </izvorni_sadrzaj>
    <derivirana_varijabla naziv="DomainObject.Predmet.OstaliListNazivFormatedOIB_1">
      <item>ZLATKO PETEK, OIB 35626966780</item>
      <item>Ministarstvo financija RH, Porezna uprava, OIB 18683136487</item>
      <item>Zdravko Mitak, OIB 25916717450</item>
      <item>NEXE BETON d.o.o. za proizvodnju betona, OIB 48358267745</item>
      <item>ZAGREBAČKI HOLDING d.o.o., Podružnica Čistoća, OIB 85584865987</item>
      <item>ŽUPANIJSKO DRŽAVNO ODVJETNIŠTVO U ZAGREBU</item>
      <item>NEVEN CIRKVENI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CONICO d.o.o.</izvorni_sadrzaj>
    <derivirana_varijabla naziv="DomainObject.Predmet.ProtustrankaIDrugi_1">CONICO d.o.o.</derivirana_varijabla>
  </DomainObject.Predmet.ProtustrankaIDrugi>
  <DomainObject.Predmet.StrankaIDrugiAdressOIB>
    <izvorni_sadrzaj>FINA ZAGREB, OIB 85821130368, Ul. grada Vukovara 7, 10000 Zagreb i dr.</izvorni_sadrzaj>
    <derivirana_varijabla naziv="DomainObject.Predmet.StrankaIDrugiAdressOIB_1">FINA ZAGREB, OIB 85821130368, Ul. grada Vukovara 7, 10000 Zagreb i dr.</derivirana_varijabla>
  </DomainObject.Predmet.StrankaIDrugiAdressOIB>
  <DomainObject.Predmet.ProtustrankaIDrugiAdressOIB>
    <izvorni_sadrzaj>CONICO d.o.o., OIB 23196407652, Petrinjska 59, 10000 Zagreb</izvorni_sadrzaj>
    <derivirana_varijabla naziv="DomainObject.Predmet.ProtustrankaIDrugiAdressOIB_1">CONICO d.o.o., OIB 23196407652,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CONICO d.o.o.</item>
      <item>ZLATKO PETEK</item>
      <item>Ministarstvo financija RH, Porezna uprava</item>
      <item>VJEROVNICI</item>
      <item>Zdravko Mitak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  <item>NEXE BETON d.o.o. za proizvodnju betona</item>
      <item>ZAGREBAČKI HOLDING d.o.o., Podružnica Čistoća</item>
      <item>ŽUPANIJSKO DRŽAVNO ODVJETNIŠTVO U ZAGREBU</item>
      <item>NEVEN CIRKVENI</item>
    </izvorni_sadrzaj>
    <derivirana_varijabla naziv="DomainObject.Predmet.SudioniciListNaziv_1">
      <item>CONICO d.o.o.</item>
      <item>ZLATKO PETEK</item>
      <item>Ministarstvo financija RH, Porezna uprava</item>
      <item>VJEROVNICI</item>
      <item>Zdravko Mitak</item>
      <item>FINA ZAGREB</item>
      <item>CROATIA osiguranje d.d.</item>
      <item>ZAGREBAČKI HOLDING, društvo s ograničenom odgovornošću za javni prijevoz, opskrbu vodom, održavanje čistoće, putnička a</item>
      <item>Državni proračun</item>
      <item>NAŠICECEMENT Tvornica cementa, dioničko društvo</item>
      <item>VODOOPSKRBA I ODVODNJA, društvo s ograničenom odgovornošću</item>
      <item>NEXE BETON d.o.o. za proizvodnju betona</item>
      <item>ZAGREBAČKI HOLDING d.o.o., Podružnica Čistoća</item>
      <item>ŽUPANIJSKO DRŽAVNO ODVJETNIŠTVO U ZAGREBU</item>
      <item>NEVEN CIRKVENI</item>
    </derivirana_varijabla>
  </DomainObject.Predmet.SudioniciListNaziv>
  <DomainObject.Predmet.SudioniciListAdressOIB>
    <izvorni_sadrzaj>
      <item>CONICO d.o.o., OIB 23196407652, Petrinjska 59,10000 Zagreb</item>
      <item>ZLATKO PETEK, OIB 35626966780, Barutanski jarak 42,10010 Zagreb</item>
      <item>Ministarstvo financija RH, Porezna uprava, OIB 18683136487, Av. Dubrovnik 32,10000 Zagreb</item>
      <item>VJEROVNICI</item>
      <item>Zdravko Mitak, OIB 25916717450, Zelenjak 53,10000 Zagreb</item>
      <item>FINA ZAGREB, OIB 85821130368, Ul. grada Vukovara 7,10000 Zagreb</item>
      <item>CROATIA osiguranje d.d., OIB 26187994862, Trg kralja Tomislava 16,10410 Velika Gorica</item>
      <item>ZAGREBAČKI HOLDING, društvo s ograničenom odgovornošću za javni prijevoz, opskrbu vodom, održavanje čistoće, putnička a, OIB 85584865987, Ulica grada Vukovara 41,10000 Zagreb</item>
      <item>Državni proračun</item>
      <item>NAŠICECEMENT Tvornica cementa, dioničko društvo, OIB 62612424147, Tajnovac 1,31500 Našice</item>
      <item>VODOOPSKRBA I ODVODNJA, društvo s ograničenom odgovornošću, Folnegovićeva 1,10000 Zagreb</item>
      <item>NEXE BETON d.o.o. za proizvodnju betona, OIB 48358267745, Braće Radić 200,31500 Našice</item>
      <item>ZAGREBAČKI HOLDING d.o.o., Podružnica Čistoća, OIB 85584865987, Radnička 82,10000 Zagreb</item>
      <item>ŽUPANIJSKO DRŽAVNO ODVJETNIŠTVO U ZAGREBU</item>
      <item>NEVEN CIRKVENI, RAdićeva 27,10000 Zagreb</item>
    </izvorni_sadrzaj>
    <derivirana_varijabla naziv="DomainObject.Predmet.SudioniciListAdressOIB_1">
      <item>CONICO d.o.o., OIB 23196407652, Petrinjska 59,10000 Zagreb</item>
      <item>ZLATKO PETEK, OIB 35626966780, Barutanski jarak 42,10010 Zagreb</item>
      <item>Ministarstvo financija RH, Porezna uprava, OIB 18683136487, Av. Dubrovnik 32,10000 Zagreb</item>
      <item>VJEROVNICI</item>
      <item>Zdravko Mitak, OIB 25916717450, Zelenjak 53,10000 Zagreb</item>
      <item>FINA ZAGREB, OIB 85821130368, Ul. grada Vukovara 7,10000 Zagreb</item>
      <item>CROATIA osiguranje d.d., OIB 26187994862, Trg kralja Tomislava 16,10410 Velika Gorica</item>
      <item>ZAGREBAČKI HOLDING, društvo s ograničenom odgovornošću za javni prijevoz, opskrbu vodom, održavanje čistoće, putnička a, OIB 85584865987, Ulica grada Vukovara 41,10000 Zagreb</item>
      <item>Državni proračun</item>
      <item>NAŠICECEMENT Tvornica cementa, dioničko društvo, OIB 62612424147, Tajnovac 1,31500 Našice</item>
      <item>VODOOPSKRBA I ODVODNJA, društvo s ograničenom odgovornošću, Folnegovićeva 1,10000 Zagreb</item>
      <item>NEXE BETON d.o.o. za proizvodnju betona, OIB 48358267745, Braće Radić 200,31500 Našice</item>
      <item>ZAGREBAČKI HOLDING d.o.o., Podružnica Čistoća, OIB 85584865987, Radnička 82,10000 Zagreb</item>
      <item>ŽUPANIJSKO DRŽAVNO ODVJETNIŠTVO U ZAGREBU</item>
      <item>NEVEN CIRKVENI, RAdićeva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23196407652</item>
      <item>, OIB 35626966780</item>
      <item>, OIB 18683136487</item>
      <item>, OIB null</item>
      <item>, OIB 25916717450</item>
      <item>, OIB 85821130368</item>
      <item>, OIB 26187994862</item>
      <item>, OIB 85584865987</item>
      <item>, OIB null</item>
      <item>, OIB 62612424147</item>
      <item>, OIB null</item>
      <item>, OIB 48358267745</item>
      <item>, OIB 85584865987</item>
      <item>, OIB null</item>
      <item>, OIB null</item>
    </izvorni_sadrzaj>
    <derivirana_varijabla naziv="DomainObject.Predmet.SudioniciListNazivOIB_1">
      <item>, OIB 23196407652</item>
      <item>, OIB 35626966780</item>
      <item>, OIB 18683136487</item>
      <item>, OIB null</item>
      <item>, OIB 25916717450</item>
      <item>, OIB 85821130368</item>
      <item>, OIB 26187994862</item>
      <item>, OIB 85584865987</item>
      <item>, OIB null</item>
      <item>, OIB 62612424147</item>
      <item>, OIB null</item>
      <item>, OIB 48358267745</item>
      <item>, OIB 85584865987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1787</properties:Characters>
  <properties:Lines>75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2018-03-22T12:42:00Z</dcterms:created>
  <dc:creator>Monika Grbac</dc:creator>
  <cp:lastModifiedBy>Monika Grbac</cp:lastModifiedBy>
  <cp:lastPrinted>2018-03-02T10:36:00Z</cp:lastPrinted>
  <dcterms:modified xmlns:xsi="http://www.w3.org/2001/XMLSchema-instance" xsi:type="dcterms:W3CDTF">2018-03-22T12:46:00Z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(st-1028-13 conico.docx)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