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0950" w14:paraId="6830950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5E3EB7" w:rsidRPr="00A66679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>FINE, OIB: 85821130368, RC Rijeka, Podružnica Pula, Giardini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r w:rsidR="008F4056">
        <w:t>MANUEL PIŠĆAK, vl. obrta MP-TAXI POREČ</w:t>
      </w:r>
      <w:r w:rsidR="008F4056" w:rsidRPr="00936C9E">
        <w:t xml:space="preserve">, </w:t>
      </w:r>
      <w:r w:rsidR="008F4056">
        <w:t>Poreč, Kate Pejnović 6</w:t>
      </w:r>
      <w:r w:rsidR="008F4056" w:rsidRPr="00936C9E">
        <w:t xml:space="preserve">, OIB: </w:t>
      </w:r>
      <w:r w:rsidR="008F4056">
        <w:t>06862432199</w:t>
      </w:r>
      <w:r w:rsidR="00AC68E6" w:rsidRPr="00A66679">
        <w:t xml:space="preserve">, </w:t>
      </w:r>
      <w:r w:rsidR="008F4056">
        <w:t>01</w:t>
      </w:r>
      <w:r w:rsidR="00DF28E8" w:rsidRPr="00A66679">
        <w:t xml:space="preserve">. </w:t>
      </w:r>
      <w:r w:rsidR="008F4056">
        <w:t>ožujka</w:t>
      </w:r>
      <w:r w:rsidR="00671C0E" w:rsidRPr="00A66679">
        <w:t xml:space="preserve"> 2016</w:t>
      </w:r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r w:rsidR="008F4056">
        <w:t>MANUEL PIŠĆAK, vl. obrta MP-TAXI POREČ</w:t>
      </w:r>
      <w:r w:rsidR="008F4056" w:rsidRPr="00936C9E">
        <w:t xml:space="preserve">, </w:t>
      </w:r>
      <w:r w:rsidR="008F4056">
        <w:t>Poreč, Kate Pejnović 6</w:t>
      </w:r>
      <w:r w:rsidR="008F4056" w:rsidRPr="00936C9E">
        <w:t xml:space="preserve">, OIB: </w:t>
      </w:r>
      <w:r w:rsidR="008F4056">
        <w:t>06862432199</w:t>
      </w:r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8F4056">
        <w:rPr>
          <w:b/>
          <w:lang w:val="pl-PL"/>
        </w:rPr>
        <w:t>24</w:t>
      </w:r>
      <w:r w:rsidR="00814FDD" w:rsidRPr="00A66679">
        <w:rPr>
          <w:b/>
          <w:lang w:val="pl-PL"/>
        </w:rPr>
        <w:t xml:space="preserve">. </w:t>
      </w:r>
      <w:r w:rsidR="00AC68E6" w:rsidRPr="00A66679">
        <w:rPr>
          <w:b/>
          <w:lang w:val="pl-PL"/>
        </w:rPr>
        <w:t>ožujka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8F4056">
        <w:rPr>
          <w:b/>
          <w:lang w:val="pl-PL"/>
        </w:rPr>
        <w:t>09:2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Dršćevka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 xml:space="preserve">- predlagatelj </w:t>
      </w:r>
      <w:r w:rsidR="00814FDD" w:rsidRPr="00A66679">
        <w:rPr>
          <w:lang w:val="sv-SE"/>
        </w:rPr>
        <w:t xml:space="preserve">FINA, </w:t>
      </w:r>
      <w:r w:rsidR="00814FDD" w:rsidRPr="00A66679">
        <w:t>Podružnica Pula, Giardini 5</w:t>
      </w:r>
      <w:r w:rsidR="00DF28E8" w:rsidRPr="00A66679">
        <w:t>,</w:t>
      </w:r>
    </w:p>
    <w:p w:rsidRDefault="00FB0B18" w:rsidP="005E3EB7" w:rsidR="00FB0B18" w:rsidRPr="00A66679">
      <w:pPr>
        <w:jc w:val="both"/>
        <w:rPr>
          <w:lang w:val="sv-SE"/>
        </w:rPr>
      </w:pPr>
      <w:r w:rsidRPr="00A66679">
        <w:tab/>
      </w:r>
      <w:r w:rsidRPr="00A66679">
        <w:tab/>
        <w:t xml:space="preserve">- dužnik </w:t>
      </w:r>
      <w:r w:rsidR="008F4056">
        <w:t>MANUEL PIŠĆAK, vl. obrta MP-TAXI POREČ</w:t>
      </w:r>
      <w:r w:rsidR="008F4056" w:rsidRPr="00936C9E">
        <w:t xml:space="preserve">, </w:t>
      </w:r>
      <w:r w:rsidR="008F4056">
        <w:t>Poreč, Kate Pejnović 6</w:t>
      </w:r>
      <w:r w:rsidR="00515856" w:rsidRPr="00A66679">
        <w:t>,</w:t>
      </w:r>
    </w:p>
    <w:p w:rsidRDefault="00814FDD" w:rsidP="008F4056" w:rsidR="00FB0B18">
      <w:pPr>
        <w:jc w:val="both"/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D83282" w:rsidRPr="00A66679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r w:rsidR="008F4056">
        <w:t>Manuel Pišćak</w:t>
      </w:r>
      <w:r w:rsidR="008F4056" w:rsidRPr="00936C9E">
        <w:t xml:space="preserve"> iz </w:t>
      </w:r>
      <w:r w:rsidR="008F4056">
        <w:t>Poreča</w:t>
      </w:r>
      <w:r w:rsidR="008F4056" w:rsidRPr="00936C9E">
        <w:t xml:space="preserve">, </w:t>
      </w:r>
      <w:r w:rsidR="008F4056">
        <w:t>Kate Pejnović 6</w:t>
      </w:r>
      <w:r w:rsidR="008F4056" w:rsidRPr="00936C9E">
        <w:t xml:space="preserve">, OIB: </w:t>
      </w:r>
      <w:r w:rsidR="008F4056">
        <w:t>06862432199.</w:t>
      </w:r>
    </w:p>
    <w:p w:rsidRDefault="008F4056" w:rsidP="008F4056" w:rsidR="008F4056" w:rsidRPr="00A66679">
      <w:pPr>
        <w:jc w:val="both"/>
      </w:pPr>
    </w:p>
    <w:p w:rsidRDefault="00FB0B18" w:rsidP="008F4056" w:rsidR="008F4056">
      <w:pPr>
        <w:jc w:val="both"/>
      </w:pPr>
      <w:r w:rsidRPr="00A66679">
        <w:tab/>
        <w:t>II.</w:t>
      </w:r>
      <w:r w:rsidRPr="00A66679">
        <w:tab/>
        <w:t xml:space="preserve">Poziva se </w:t>
      </w:r>
      <w:r w:rsidRPr="00A66679">
        <w:rPr>
          <w:lang w:val="sv-SE"/>
        </w:rPr>
        <w:t xml:space="preserve">zakonski zastupnik dužnika </w:t>
      </w:r>
      <w:r w:rsidR="008F4056">
        <w:t>Manuel Pišćak</w:t>
      </w:r>
      <w:r w:rsidR="008F4056" w:rsidRPr="00936C9E">
        <w:t xml:space="preserve"> iz </w:t>
      </w:r>
      <w:r w:rsidR="008F4056">
        <w:t>Poreča</w:t>
      </w:r>
      <w:r w:rsidR="008F4056" w:rsidRPr="00936C9E">
        <w:t xml:space="preserve">, </w:t>
      </w:r>
      <w:r w:rsidR="008F4056">
        <w:t>Kate Pejnović 6</w:t>
      </w:r>
      <w:r w:rsidR="008F4056" w:rsidRPr="00936C9E">
        <w:t xml:space="preserve">, OIB: </w:t>
      </w:r>
      <w:r w:rsidR="008F4056">
        <w:t>06862432199</w:t>
      </w:r>
      <w:r w:rsidRPr="00A66679">
        <w:rPr>
          <w:lang w:val="sv-SE"/>
        </w:rPr>
        <w:t>, pristupiti u sud na zakazano ročište radi saslušanja te dostaviti sudu javnobilježnički ovjerovljen prokazni popis imovine za dužnika</w:t>
      </w:r>
      <w:r w:rsidRPr="00A66679">
        <w:t xml:space="preserve"> </w:t>
      </w:r>
      <w:r w:rsidR="008F4056">
        <w:t>MANUEL PIŠĆAK, vl. obrta MP-TAXI POREČ</w:t>
      </w:r>
      <w:r w:rsidR="008F4056" w:rsidRPr="00936C9E">
        <w:t xml:space="preserve">, </w:t>
      </w:r>
      <w:r w:rsidR="008F4056">
        <w:t>Poreč, Kate Pejnović 6</w:t>
      </w:r>
      <w:r w:rsidR="008F4056" w:rsidRPr="00936C9E">
        <w:t xml:space="preserve">, OIB: </w:t>
      </w:r>
      <w:r w:rsidR="008F4056">
        <w:t>06862432199</w:t>
      </w:r>
    </w:p>
    <w:p w:rsidRDefault="008F4056" w:rsidP="008F4056" w:rsidR="008F4056">
      <w:pPr>
        <w:jc w:val="both"/>
      </w:pPr>
    </w:p>
    <w:p w:rsidRDefault="005E3EB7" w:rsidP="008F4056" w:rsidR="005E3EB7" w:rsidRPr="00A66679">
      <w:pPr>
        <w:jc w:val="center"/>
      </w:pPr>
      <w:r w:rsidRPr="00A66679">
        <w:t xml:space="preserve">U Pazinu, </w:t>
      </w:r>
      <w:r w:rsidR="008F4056">
        <w:t>01</w:t>
      </w:r>
      <w:r w:rsidR="00036ADB" w:rsidRPr="00A66679">
        <w:t xml:space="preserve">. </w:t>
      </w:r>
      <w:r w:rsidR="008F4056">
        <w:t>ožujka</w:t>
      </w:r>
      <w:r w:rsidR="00671C0E" w:rsidRPr="00A66679">
        <w:t xml:space="preserve"> 2016</w:t>
      </w:r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E3EB7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Pr="00A66679">
        <w:t>Sudac</w:t>
      </w:r>
    </w:p>
    <w:p w:rsidRDefault="0051365F" w:rsidP="005E3EB7" w:rsidR="0051365F" w:rsidRPr="00A66679">
      <w:pPr>
        <w:jc w:val="center"/>
      </w:pP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671C0E" w:rsidRPr="00A66679">
        <w:t>Damir Rabar</w:t>
      </w:r>
    </w:p>
    <w:p w:rsidRDefault="0051365F" w:rsidP="005E3EB7" w:rsidR="0051365F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r w:rsidR="00FB0B18" w:rsidRPr="00A66679">
        <w:t xml:space="preserve">115. st. </w:t>
      </w:r>
      <w:r w:rsidRPr="00A66679">
        <w:t>1. S</w:t>
      </w:r>
      <w:r w:rsidR="00FB0B18" w:rsidRPr="00A66679">
        <w:t>Z-a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 xml:space="preserve">- predlagatelj FINA, </w:t>
      </w:r>
      <w:r w:rsidRPr="00A66679">
        <w:t>Podružnica Pula, Giardini 5</w:t>
      </w:r>
    </w:p>
    <w:p w:rsidRDefault="00FB0B18" w:rsidP="00FB0B18" w:rsidR="00D83282" w:rsidRPr="008F4056">
      <w:pPr>
        <w:jc w:val="both"/>
        <w:rPr>
          <w:lang w:val="sv-SE"/>
        </w:rPr>
      </w:pPr>
      <w:r w:rsidRPr="00A66679">
        <w:t xml:space="preserve">- dužnik </w:t>
      </w:r>
      <w:r w:rsidR="008F4056">
        <w:t>MANUEL PIŠĆAK, vl. obrta MP-TAXI POREČ</w:t>
      </w:r>
      <w:r w:rsidR="008F4056" w:rsidRPr="00936C9E">
        <w:t xml:space="preserve">, </w:t>
      </w:r>
      <w:r w:rsidR="008F4056">
        <w:t>Poreč, Kate Pejnović 6</w:t>
      </w:r>
    </w:p>
    <w:p w:rsidRDefault="00FB0B18" w:rsidP="00FB0B18" w:rsidR="00FE1D1F" w:rsidRPr="00A66679">
      <w:pPr>
        <w:jc w:val="both"/>
      </w:pPr>
      <w:r w:rsidRPr="00A66679">
        <w:rPr>
          <w:lang w:val="sv-SE"/>
        </w:rPr>
        <w:t xml:space="preserve">- zakonski zastupnik dužnika </w:t>
      </w:r>
      <w:r w:rsidR="008F4056">
        <w:t>Manuel Pišćak</w:t>
      </w:r>
      <w:r w:rsidR="008F4056" w:rsidRPr="00936C9E">
        <w:t xml:space="preserve"> iz </w:t>
      </w:r>
      <w:r w:rsidR="008F4056">
        <w:t>Poreča</w:t>
      </w:r>
      <w:r w:rsidR="008F4056" w:rsidRPr="00936C9E">
        <w:t xml:space="preserve">, </w:t>
      </w:r>
      <w:r w:rsidR="008F4056">
        <w:t>Kate Pejnović 6</w:t>
      </w:r>
    </w:p>
    <w:p w:rsidRDefault="005E3EB7" w:rsidP="00FB0B18" w:rsidR="00500701" w:rsidRPr="00A66679">
      <w:pPr>
        <w:jc w:val="both"/>
      </w:pPr>
      <w:r w:rsidRPr="00A66679">
        <w:t>- 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F4056">
          <w:rPr>
            <w:noProof/>
          </w:rPr>
          <w:t>2</w:t>
        </w:r>
        <w:r>
          <w:fldChar w:fldCharType="end"/>
        </w:r>
        <w:r>
          <w:tab/>
        </w:r>
        <w:r w:rsidR="005E3EB7">
          <w:t>Posl.br.: 2 St-194</w:t>
        </w:r>
        <w:r w:rsidR="005E3EB7" w:rsidRPr="005364F8">
          <w:t>/1</w:t>
        </w:r>
        <w:r w:rsidR="005E3EB7" w:rsidRPr="005176A5">
          <w:t>5-</w:t>
        </w:r>
        <w:r w:rsidR="005E3EB7">
          <w:t>3</w:t>
        </w:r>
      </w:p>
    </w:sdtContent>
  </w:sdt>
  <w:p w:rsidRDefault="00C07A1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  <w:t xml:space="preserve">Posl.br.: 1 </w:t>
    </w:r>
    <w:r w:rsidR="00DF28E8">
      <w:t>St-</w:t>
    </w:r>
    <w:r w:rsidR="00D83282">
      <w:t>1</w:t>
    </w:r>
    <w:r w:rsidR="008F4056">
      <w:t>343</w:t>
    </w:r>
    <w:r w:rsidR="00292AC1">
      <w:t>/</w:t>
    </w:r>
    <w:r w:rsidR="00DF28E8">
      <w:t>15-</w:t>
    </w:r>
    <w:r w:rsidR="00292AC1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64035"/>
    <w:rsid w:val="00292AC1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814FDD"/>
    <w:rsid w:val="008C3F42"/>
    <w:rsid w:val="008F4056"/>
    <w:rsid w:val="00985388"/>
    <w:rsid w:val="009A04CC"/>
    <w:rsid w:val="00A66679"/>
    <w:rsid w:val="00AC68E6"/>
    <w:rsid w:val="00B31B75"/>
    <w:rsid w:val="00B33836"/>
    <w:rsid w:val="00C07A17"/>
    <w:rsid w:val="00D14604"/>
    <w:rsid w:val="00D41ACB"/>
    <w:rsid w:val="00D5275E"/>
    <w:rsid w:val="00D83282"/>
    <w:rsid w:val="00DA1E5A"/>
    <w:rsid w:val="00DF28E8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7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A1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A1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A1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A1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7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A1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A1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A1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A1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FINA-e Klasa: 
UP-I/110/07/13-01/5135, 
Ur.br.: 04-06-15-5135-35</izvorni_sadrzaj>
    <derivirana_varijabla naziv="DomainObject.Predmet.Opis_1">SPIS FINA-e Klasa: 
UP-I/110/07/13-01/5135, 
Ur.br.: 04-06-15-5135-35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St-1343/2015</izvorni_sadrzaj>
    <derivirana_varijabla naziv="DomainObject.Predmet.OznakaBroj_1">St-1343/2015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MANUEL PIŠĆAK, POREČ</izvorni_sadrzaj>
    <derivirana_varijabla naziv="DomainObject.Predmet.ProtustrankaFormated_1">  MANUEL PIŠĆAK, POREČ</derivirana_varijabla>
  </DomainObject.Predmet.ProtustrankaFormated>
  <DomainObject.Predmet.ProtustrankaFormatedOIB>
    <izvorni_sadrzaj>  MANUEL PIŠĆAK, POREČ, OIB 06862432199</izvorni_sadrzaj>
    <derivirana_varijabla naziv="DomainObject.Predmet.ProtustrankaFormatedOIB_1">  MANUEL PIŠĆAK, POREČ, OIB 06862432199</derivirana_varijabla>
  </DomainObject.Predmet.ProtustrankaFormatedOIB>
  <DomainObject.Predmet.ProtustrankaFormatedWithAdress>
    <izvorni_sadrzaj> MANUEL PIŠĆAK, POREČ, Kate Pejnović 6, 52440 Poreč</izvorni_sadrzaj>
    <derivirana_varijabla naziv="DomainObject.Predmet.ProtustrankaFormatedWithAdress_1"> MANUEL PIŠĆAK, POREČ, Kate Pejnović 6, 52440 Poreč</derivirana_varijabla>
  </DomainObject.Predmet.ProtustrankaFormatedWithAdress>
  <DomainObject.Predmet.ProtustrankaFormatedWithAdressOIB>
    <izvorni_sadrzaj> MANUEL PIŠĆAK, POREČ, OIB 06862432199, Kate Pejnović 6, 52440 Poreč</izvorni_sadrzaj>
    <derivirana_varijabla naziv="DomainObject.Predmet.ProtustrankaFormatedWithAdressOIB_1"> MANUEL PIŠĆAK, POREČ, OIB 06862432199, Kate Pejnović 6, 52440 Poreč</derivirana_varijabla>
  </DomainObject.Predmet.ProtustrankaFormatedWithAdressOIB>
  <DomainObject.Predmet.ProtustrankaWithAdress>
    <izvorni_sadrzaj>MANUEL PIŠĆAK, POREČ Kate Pejnović 6, 52440 Poreč</izvorni_sadrzaj>
    <derivirana_varijabla naziv="DomainObject.Predmet.ProtustrankaWithAdress_1">MANUEL PIŠĆAK, POREČ Kate Pejnović 6, 52440 Poreč</derivirana_varijabla>
  </DomainObject.Predmet.ProtustrankaWithAdress>
  <DomainObject.Predmet.ProtustrankaWithAdressOIB>
    <izvorni_sadrzaj>MANUEL PIŠĆAK, POREČ, OIB 06862432199, Kate Pejnović 6, 52440 Poreč</izvorni_sadrzaj>
    <derivirana_varijabla naziv="DomainObject.Predmet.ProtustrankaWithAdressOIB_1">MANUEL PIŠĆAK, POREČ, OIB 06862432199, Kate Pejnović 6, 52440 Poreč</derivirana_varijabla>
  </DomainObject.Predmet.ProtustrankaWithAdressOIB>
  <DomainObject.Predmet.ProtustrankaNazivFormated>
    <izvorni_sadrzaj>MANUEL PIŠĆAK, POREČ</izvorni_sadrzaj>
    <derivirana_varijabla naziv="DomainObject.Predmet.ProtustrankaNazivFormated_1">MANUEL PIŠĆAK, POREČ</derivirana_varijabla>
  </DomainObject.Predmet.ProtustrankaNazivFormated>
  <DomainObject.Predmet.ProtustrankaNazivFormatedOIB>
    <izvorni_sadrzaj>MANUEL PIŠĆAK, POREČ, OIB 06862432199</izvorni_sadrzaj>
    <derivirana_varijabla naziv="DomainObject.Predmet.ProtustrankaNazivFormatedOIB_1">MANUEL PIŠĆAK, POREČ, OIB 06862432199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MANUEL PIŠĆAK, POREČ</item>
    </izvorni_sadrzaj>
    <derivirana_varijabla naziv="DomainObject.Predmet.ProtuStrankaListFormated_1">
      <item>MANUEL PIŠĆAK, POREČ</item>
    </derivirana_varijabla>
  </DomainObject.Predmet.ProtuStrankaListFormated>
  <DomainObject.Predmet.ProtuStrankaListFormatedOIB>
    <izvorni_sadrzaj>
      <item>MANUEL PIŠĆAK, POREČ, OIB 06862432199</item>
    </izvorni_sadrzaj>
    <derivirana_varijabla naziv="DomainObject.Predmet.ProtuStrankaListFormatedOIB_1">
      <item>MANUEL PIŠĆAK, POREČ, OIB 06862432199</item>
    </derivirana_varijabla>
  </DomainObject.Predmet.ProtuStrankaListFormatedOIB>
  <DomainObject.Predmet.ProtuStrankaListFormatedWithAdress>
    <izvorni_sadrzaj>
      <item>MANUEL PIŠĆAK, POREČ, Kate Pejnović 6, 52440 Poreč</item>
    </izvorni_sadrzaj>
    <derivirana_varijabla naziv="DomainObject.Predmet.ProtuStrankaListFormatedWithAdress_1">
      <item>MANUEL PIŠĆAK, POREČ, Kate Pejnović 6, 52440 Poreč</item>
    </derivirana_varijabla>
  </DomainObject.Predmet.ProtuStrankaListFormatedWithAdress>
  <DomainObject.Predmet.ProtuStrankaListFormatedWithAdressOIB>
    <izvorni_sadrzaj>
      <item>MANUEL PIŠĆAK, POREČ, OIB 06862432199, Kate Pejnović 6, 52440 Poreč</item>
    </izvorni_sadrzaj>
    <derivirana_varijabla naziv="DomainObject.Predmet.ProtuStrankaListFormatedWithAdressOIB_1">
      <item>MANUEL PIŠĆAK, POREČ, OIB 06862432199, Kate Pejnović 6, 52440 Poreč</item>
    </derivirana_varijabla>
  </DomainObject.Predmet.ProtuStrankaListFormatedWithAdressOIB>
  <DomainObject.Predmet.ProtuStrankaListNazivFormated>
    <izvorni_sadrzaj>
      <item>MANUEL PIŠĆAK, POREČ</item>
    </izvorni_sadrzaj>
    <derivirana_varijabla naziv="DomainObject.Predmet.ProtuStrankaListNazivFormated_1">
      <item>MANUEL PIŠĆAK, POREČ</item>
    </derivirana_varijabla>
  </DomainObject.Predmet.ProtuStrankaListNazivFormated>
  <DomainObject.Predmet.ProtuStrankaListNazivFormatedOIB>
    <izvorni_sadrzaj>
      <item>MANUEL PIŠĆAK, POREČ, OIB 06862432199</item>
    </izvorni_sadrzaj>
    <derivirana_varijabla naziv="DomainObject.Predmet.ProtuStrankaListNazivFormatedOIB_1">
      <item>MANUEL PIŠĆAK, POREČ, OIB 06862432199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MANUEL PIŠĆAK, POREČ</izvorni_sadrzaj>
    <derivirana_varijabla naziv="DomainObject.Predmet.ProtustrankaIDrugi_1">MANUEL PIŠĆAK,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MANUEL PIŠĆAK, POREČ, OIB 06862432199, Kate Pejnović 6, 52440 Poreč</izvorni_sadrzaj>
    <derivirana_varijabla naziv="DomainObject.Predmet.ProtustrankaIDrugiAdressOIB_1">MANUEL PIŠĆAK, POREČ, OIB 06862432199, Kate Pejnović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MANUEL PIŠĆAK, POREČ</item>
    </izvorni_sadrzaj>
    <derivirana_varijabla naziv="DomainObject.Predmet.SudioniciListNaziv_1">
      <item>FINANCIJSKA AGENCIJA, RC RIJEKA, PODRUŽNICA PULA, PULA</item>
      <item>MANUEL PIŠĆAK,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MANUEL PIŠĆAK, POREČ, OIB 06862432199, Kate Pejnović 6,52440 Poreč</item>
    </izvorni_sadrzaj>
    <derivirana_varijabla naziv="DomainObject.Predmet.SudioniciListAdressOIB_1">
      <item>FINANCIJSKA AGENCIJA, RC RIJEKA, PODRUŽNICA PULA, PULA, OIB 85821130368, Giardini 5,52100 Pula</item>
      <item>MANUEL PIŠĆAK, POREČ, OIB 06862432199, Kate Pejnović 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06862432199</item>
    </izvorni_sadrzaj>
    <derivirana_varijabla naziv="DomainObject.Predmet.SudioniciListNazivOIB_1">
      <item>, OIB 85821130368</item>
      <item>, OIB 06862432199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12FAD4-65A9-4865-A9D8-E5F671321F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1454</properties:Characters>
  <properties:Lines>47</properties:Lines>
  <properties:Paragraphs>22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2016-03-01T12:56:00Z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