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1b338" w14:paraId="a31b338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273B50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CC75FB">
              <w:t>5</w:t>
            </w:r>
            <w:r w:rsidR="00273B50">
              <w:t>17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CC75FB">
        <w:t xml:space="preserve"> </w:t>
      </w:r>
      <w:proofErr w:type="spellStart"/>
      <w:r w:rsidR="00273B50" w:rsidRPr="00273B50">
        <w:t>SKVIK</w:t>
      </w:r>
      <w:proofErr w:type="spellEnd"/>
      <w:r w:rsidR="00273B50" w:rsidRPr="00273B50">
        <w:t xml:space="preserve"> USLUGE j.d.o.o. za trgovinu i usluge</w:t>
      </w:r>
      <w:r w:rsidR="00273B50">
        <w:t xml:space="preserve"> Zagreb, Ulica Marijane Radev 6, </w:t>
      </w:r>
      <w:proofErr w:type="spellStart"/>
      <w:r w:rsidR="00273B50">
        <w:t>OIB</w:t>
      </w:r>
      <w:proofErr w:type="spellEnd"/>
      <w:r w:rsidR="00273B50">
        <w:t xml:space="preserve">: </w:t>
      </w:r>
      <w:r w:rsidR="00273B50" w:rsidRPr="00273B50">
        <w:t>57860695663</w:t>
      </w:r>
      <w:r w:rsidR="00273B50">
        <w:t xml:space="preserve">, </w:t>
      </w:r>
      <w:proofErr w:type="spellStart"/>
      <w:r w:rsidR="00273B50">
        <w:t>MBS</w:t>
      </w:r>
      <w:proofErr w:type="spellEnd"/>
      <w:r w:rsidR="00273B50">
        <w:t xml:space="preserve">: </w:t>
      </w:r>
      <w:r w:rsidR="00273B50" w:rsidRPr="00273B50">
        <w:t>080903436</w:t>
      </w:r>
      <w:r w:rsidR="00273B50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80501">
        <w:t>13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7A11AB">
        <w:rPr>
          <w:bCs/>
        </w:rPr>
        <w:t xml:space="preserve"> </w:t>
      </w:r>
      <w:proofErr w:type="spellStart"/>
      <w:r w:rsidR="00273B50" w:rsidRPr="00273B50">
        <w:t>SKVIK</w:t>
      </w:r>
      <w:proofErr w:type="spellEnd"/>
      <w:r w:rsidR="00273B50" w:rsidRPr="00273B50">
        <w:t xml:space="preserve"> USLUGE j.d.o.o. za trgovinu i usluge</w:t>
      </w:r>
      <w:r w:rsidR="00273B50">
        <w:t xml:space="preserve"> Zagreb, Ulica Marijane Radev 6, </w:t>
      </w:r>
      <w:proofErr w:type="spellStart"/>
      <w:r w:rsidR="00273B50">
        <w:t>OIB</w:t>
      </w:r>
      <w:proofErr w:type="spellEnd"/>
      <w:r w:rsidR="00273B50">
        <w:t xml:space="preserve">: </w:t>
      </w:r>
      <w:r w:rsidR="00273B50" w:rsidRPr="00273B50">
        <w:t>57860695663</w:t>
      </w:r>
      <w:r w:rsidR="00273B50">
        <w:t xml:space="preserve">, </w:t>
      </w:r>
      <w:proofErr w:type="spellStart"/>
      <w:r w:rsidR="00273B50">
        <w:t>MBS</w:t>
      </w:r>
      <w:proofErr w:type="spellEnd"/>
      <w:r w:rsidR="00273B50">
        <w:t xml:space="preserve">: </w:t>
      </w:r>
      <w:r w:rsidR="00273B50" w:rsidRPr="00273B50">
        <w:t>080903436</w:t>
      </w:r>
      <w:r w:rsidR="00273B50">
        <w:t>, iznosi 5.360,21 kn.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22317">
        <w:t xml:space="preserve"> </w:t>
      </w:r>
      <w:r w:rsidR="00273B50">
        <w:t xml:space="preserve">Dalibor </w:t>
      </w:r>
      <w:proofErr w:type="spellStart"/>
      <w:r w:rsidR="00273B50">
        <w:t>Rosić</w:t>
      </w:r>
      <w:proofErr w:type="spellEnd"/>
      <w:r w:rsidR="00273B50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7E6B77">
        <w:t>5</w:t>
      </w:r>
      <w:r w:rsidR="00C0013D">
        <w:t>1</w:t>
      </w:r>
      <w:r w:rsidR="007E6B77">
        <w:t>7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1712C">
        <w:t>1</w:t>
      </w:r>
      <w:r w:rsidR="00480501">
        <w:t>3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6595A"/>
    <w:rsid w:val="00273B50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416FB0"/>
    <w:rsid w:val="0041712C"/>
    <w:rsid w:val="00441ED0"/>
    <w:rsid w:val="00450B5B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E6D25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0E2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D78D1"/>
    <w:rsid w:val="00AE2B11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7521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6E6D25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E6D25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D25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D25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6E6D25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E6D25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D25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D25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1517</izvorni_sadrzaj>
    <derivirana_varijabla naziv="DomainObject.Predmet.Broj_1">1517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St-1517/2018</izvorni_sadrzaj>
    <derivirana_varijabla naziv="DomainObject.Predmet.OznakaBroj_1">St-1517/2018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SKVIK USLUGE j.d.o.o. za trgovinu i usluge</izvorni_sadrzaj>
    <derivirana_varijabla naziv="DomainObject.Predmet.ProtustrankaFormated_1">  SKVIK USLUGE j.d.o.o. za trgovinu i usluge</derivirana_varijabla>
  </DomainObject.Predmet.ProtustrankaFormated>
  <DomainObject.Predmet.ProtustrankaFormatedOIB>
    <izvorni_sadrzaj>  SKVIK USLUGE j.d.o.o. za trgovinu i usluge, OIB 57860695663</izvorni_sadrzaj>
    <derivirana_varijabla naziv="DomainObject.Predmet.ProtustrankaFormatedOIB_1">  SKVIK USLUGE j.d.o.o. za trgovinu i usluge, OIB 57860695663</derivirana_varijabla>
  </DomainObject.Predmet.ProtustrankaFormatedOIB>
  <DomainObject.Predmet.ProtustrankaFormatedWithAdress>
    <izvorni_sadrzaj> SKVIK USLUGE j.d.o.o. za trgovinu i usluge, Ulica Marijane Radev 6, 10000 Zagreb</izvorni_sadrzaj>
    <derivirana_varijabla naziv="DomainObject.Predmet.ProtustrankaFormatedWithAdress_1"> SKVIK USLUGE j.d.o.o. za trgovinu i usluge, Ulica Marijane Radev 6, 10000 Zagreb</derivirana_varijabla>
  </DomainObject.Predmet.ProtustrankaFormatedWithAdress>
  <DomainObject.Predmet.ProtustrankaFormatedWithAdressOIB>
    <izvorni_sadrzaj> SKVIK USLUGE j.d.o.o. za trgovinu i usluge, OIB 57860695663, Ulica Marijane Radev 6, 10000 Zagreb</izvorni_sadrzaj>
    <derivirana_varijabla naziv="DomainObject.Predmet.ProtustrankaFormatedWithAdressOIB_1"> SKVIK USLUGE j.d.o.o. za trgovinu i usluge, OIB 57860695663, Ulica Marijane Radev 6, 10000 Zagreb</derivirana_varijabla>
  </DomainObject.Predmet.ProtustrankaFormatedWithAdressOIB>
  <DomainObject.Predmet.ProtustrankaWithAdress>
    <izvorni_sadrzaj>SKVIK USLUGE j.d.o.o. za trgovinu i usluge Ulica Marijane Radev 6, 10000 Zagreb</izvorni_sadrzaj>
    <derivirana_varijabla naziv="DomainObject.Predmet.ProtustrankaWithAdress_1">SKVIK USLUGE j.d.o.o. za trgovinu i usluge Ulica Marijane Radev 6, 10000 Zagreb</derivirana_varijabla>
  </DomainObject.Predmet.ProtustrankaWithAdress>
  <DomainObject.Predmet.ProtustrankaWithAdressOIB>
    <izvorni_sadrzaj>SKVIK USLUGE j.d.o.o. za trgovinu i usluge, OIB 57860695663, Ulica Marijane Radev 6, 10000 Zagreb</izvorni_sadrzaj>
    <derivirana_varijabla naziv="DomainObject.Predmet.ProtustrankaWithAdressOIB_1">SKVIK USLUGE j.d.o.o. za trgovinu i usluge, OIB 57860695663, Ulica Marijane Radev 6, 10000 Zagreb</derivirana_varijabla>
  </DomainObject.Predmet.ProtustrankaWithAdressOIB>
  <DomainObject.Predmet.ProtustrankaNazivFormated>
    <izvorni_sadrzaj>SKVIK USLUGE j.d.o.o. za trgovinu i usluge</izvorni_sadrzaj>
    <derivirana_varijabla naziv="DomainObject.Predmet.ProtustrankaNazivFormated_1">SKVIK USLUGE j.d.o.o. za trgovinu i usluge</derivirana_varijabla>
  </DomainObject.Predmet.ProtustrankaNazivFormated>
  <DomainObject.Predmet.ProtustrankaNazivFormatedOIB>
    <izvorni_sadrzaj>SKVIK USLUGE j.d.o.o. za trgovinu i usluge, OIB 57860695663</izvorni_sadrzaj>
    <derivirana_varijabla naziv="DomainObject.Predmet.ProtustrankaNazivFormatedOIB_1">SKVIK USLUGE j.d.o.o. za trgovinu i usluge, OIB 57860695663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SKVIK USLUGE j.d.o.o. za trgovinu i usluge</item>
    </izvorni_sadrzaj>
    <derivirana_varijabla naziv="DomainObject.Predmet.ProtuStrankaListFormated_1">
      <item>SKVIK USLUGE j.d.o.o. za trgovinu i usluge</item>
    </derivirana_varijabla>
  </DomainObject.Predmet.ProtuStrankaListFormated>
  <DomainObject.Predmet.ProtuStrankaListFormatedOIB>
    <izvorni_sadrzaj>
      <item>SKVIK USLUGE j.d.o.o. za trgovinu i usluge, OIB 57860695663</item>
    </izvorni_sadrzaj>
    <derivirana_varijabla naziv="DomainObject.Predmet.ProtuStrankaListFormatedOIB_1">
      <item>SKVIK USLUGE j.d.o.o. za trgovinu i usluge, OIB 57860695663</item>
    </derivirana_varijabla>
  </DomainObject.Predmet.ProtuStrankaListFormatedOIB>
  <DomainObject.Predmet.ProtuStrankaListFormatedWithAdress>
    <izvorni_sadrzaj>
      <item>SKVIK USLUGE j.d.o.o. za trgovinu i usluge, Ulica Marijane Radev 6, 10000 Zagreb</item>
    </izvorni_sadrzaj>
    <derivirana_varijabla naziv="DomainObject.Predmet.ProtuStrankaListFormatedWithAdress_1">
      <item>SKVIK USLUGE j.d.o.o. za trgovinu i usluge, Ulica Marijane Radev 6, 10000 Zagreb</item>
    </derivirana_varijabla>
  </DomainObject.Predmet.ProtuStrankaListFormatedWithAdress>
  <DomainObject.Predmet.ProtuStrankaListFormatedWithAdressOIB>
    <izvorni_sadrzaj>
      <item>SKVIK USLUGE j.d.o.o. za trgovinu i usluge, OIB 57860695663, Ulica Marijane Radev 6, 10000 Zagreb</item>
    </izvorni_sadrzaj>
    <derivirana_varijabla naziv="DomainObject.Predmet.ProtuStrankaListFormatedWithAdressOIB_1">
      <item>SKVIK USLUGE j.d.o.o. za trgovinu i usluge, OIB 57860695663, Ulica Marijane Radev 6, 10000 Zagreb</item>
    </derivirana_varijabla>
  </DomainObject.Predmet.ProtuStrankaListFormatedWithAdressOIB>
  <DomainObject.Predmet.ProtuStrankaListNazivFormated>
    <izvorni_sadrzaj>
      <item>SKVIK USLUGE j.d.o.o. za trgovinu i usluge</item>
    </izvorni_sadrzaj>
    <derivirana_varijabla naziv="DomainObject.Predmet.ProtuStrankaListNazivFormated_1">
      <item>SKVIK USLUGE j.d.o.o. za trgovinu i usluge</item>
    </derivirana_varijabla>
  </DomainObject.Predmet.ProtuStrankaListNazivFormated>
  <DomainObject.Predmet.ProtuStrankaListNazivFormatedOIB>
    <izvorni_sadrzaj>
      <item>SKVIK USLUGE j.d.o.o. za trgovinu i usluge, OIB 57860695663</item>
    </izvorni_sadrzaj>
    <derivirana_varijabla naziv="DomainObject.Predmet.ProtuStrankaListNazivFormatedOIB_1">
      <item>SKVIK USLUGE j.d.o.o. za trgovinu i usluge, OIB 57860695663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SKVIK USLUGE j.d.o.o. za trgovinu i usluge</izvorni_sadrzaj>
    <derivirana_varijabla naziv="DomainObject.Predmet.ProtustrankaIDrugi_1">SKVIK USLUGE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SKVIK USLUGE j.d.o.o. za trgovinu i usluge, OIB 57860695663, Ulica Marijane Radev 6, 10000 Zagreb</izvorni_sadrzaj>
    <derivirana_varijabla naziv="DomainObject.Predmet.ProtustrankaIDrugiAdressOIB_1">SKVIK USLUGE j.d.o.o. za trgovinu i usluge, OIB 57860695663, Ulica Marijane Radev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SKVIK USLUGE j.d.o.o. za trgovinu i usluge</item>
      <item>FINA Regionalni centar Zagreb</item>
    </izvorni_sadrzaj>
    <derivirana_varijabla naziv="DomainObject.Predmet.SudioniciListNaziv_1">
      <item>SKVIK USLUGE j.d.o.o. za trgovinu i usluge</item>
      <item>FINA Regionalni centar Zagreb</item>
    </derivirana_varijabla>
  </DomainObject.Predmet.SudioniciListNaziv>
  <DomainObject.Predmet.SudioniciListAdressOIB>
    <izvorni_sadrzaj>
      <item>SKVIK USLUGE j.d.o.o. za trgovinu i usluge, OIB 57860695663, Ulica Marijane Radev 6,10000 Zagreb</item>
      <item>FINA Regionalni centar Zagreb, OIB 85821130368, Trg svibanjskih žrtava 1995. 1,10000 Zagreb</item>
    </izvorni_sadrzaj>
    <derivirana_varijabla naziv="DomainObject.Predmet.SudioniciListAdressOIB_1">
      <item>SKVIK USLUGE j.d.o.o. za trgovinu i usluge, OIB 57860695663, Ulica Marijane Radev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57860695663</item>
      <item>, OIB 85821130368</item>
    </izvorni_sadrzaj>
    <derivirana_varijabla naziv="DomainObject.Predmet.SudioniciListNazivOIB_1">
      <item>, OIB 57860695663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1994</properties:Characters>
  <properties:Lines>48</properties:Lines>
  <properties:Paragraphs>16</properties:Paragraphs>
  <properties:TotalTime>396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2018-12-13T09:05:00Z</cp:lastPrinted>
  <dcterms:modified xmlns:xsi="http://www.w3.org/2001/XMLSchema-instance" xsi:type="dcterms:W3CDTF">2018-12-13T09:06:00Z</dcterms:modified>
  <cp:revision>101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