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5b99" w14:paraId="1915b99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Amruševa 2/II                                                          </w:t>
      </w:r>
      <w:r w:rsidR="007055CB">
        <w:t xml:space="preserve">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</w:t>
      </w:r>
      <w:r w:rsidR="006D332E">
        <w:t>sutkinji Jasminki Gadža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223664">
        <w:rPr>
          <w:color w:val="000000"/>
        </w:rPr>
        <w:t>DESTILERIJA d.o.o. u stečaju, Zlatar-Bistrica (Općina Zlatar-Bistrica), Kolodvorska 4/A, OIB: 02267491884</w:t>
      </w:r>
      <w:r w:rsidRPr="00310646">
        <w:t xml:space="preserve">, </w:t>
      </w:r>
      <w:r w:rsidR="006D332E">
        <w:t>18. listopada 2018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223664">
        <w:rPr>
          <w:color w:val="000000"/>
        </w:rPr>
        <w:t>DESTILERIJA d.o.o. u stečaju, Zlatar-Bistrica (Općina Zlatar-Bistrica), Kolodvorska 4/A, OIB: 02267491884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6D332E">
      <w:pPr>
        <w:pStyle w:val="Tijeloteksta2"/>
        <w:rPr>
          <w:i/>
        </w:rPr>
      </w:pPr>
    </w:p>
    <w:p w:rsidRDefault="00870055" w:rsidR="00590E39" w:rsidRPr="00870055">
      <w:pPr>
        <w:pStyle w:val="Tijeloteksta2"/>
        <w:ind w:firstLine="708" w:left="2124"/>
        <w:rPr>
          <w:b/>
          <w:bCs/>
        </w:rPr>
      </w:pPr>
      <w:r>
        <w:rPr>
          <w:b/>
          <w:bCs/>
        </w:rPr>
        <w:t>12. studenog</w:t>
      </w:r>
      <w:r w:rsidR="007055CB" w:rsidRPr="00870055">
        <w:rPr>
          <w:b/>
          <w:bCs/>
        </w:rPr>
        <w:t xml:space="preserve"> 2018</w:t>
      </w:r>
      <w:r w:rsidR="00426C37" w:rsidRPr="00870055">
        <w:rPr>
          <w:b/>
          <w:bCs/>
        </w:rPr>
        <w:t>.</w:t>
      </w:r>
      <w:r w:rsidR="00F25213" w:rsidRPr="00870055">
        <w:rPr>
          <w:b/>
          <w:bCs/>
        </w:rPr>
        <w:t xml:space="preserve"> u</w:t>
      </w:r>
      <w:r w:rsidR="00F018F7" w:rsidRPr="00870055">
        <w:rPr>
          <w:b/>
          <w:bCs/>
        </w:rPr>
        <w:t xml:space="preserve"> </w:t>
      </w:r>
      <w:r>
        <w:rPr>
          <w:b/>
          <w:bCs/>
        </w:rPr>
        <w:t>09</w:t>
      </w:r>
      <w:r w:rsidR="00E90343" w:rsidRPr="00870055">
        <w:rPr>
          <w:b/>
          <w:bCs/>
        </w:rPr>
        <w:t>:</w:t>
      </w:r>
      <w:r w:rsidR="002C2398" w:rsidRPr="00870055">
        <w:rPr>
          <w:b/>
          <w:bCs/>
        </w:rPr>
        <w:t>3</w:t>
      </w:r>
      <w:r w:rsidR="00E90343" w:rsidRPr="00870055">
        <w:rPr>
          <w:b/>
          <w:bCs/>
        </w:rPr>
        <w:t>0</w:t>
      </w:r>
      <w:r w:rsidR="00466E01" w:rsidRPr="00870055">
        <w:rPr>
          <w:b/>
          <w:bCs/>
        </w:rPr>
        <w:t xml:space="preserve"> sati</w:t>
      </w:r>
    </w:p>
    <w:p w:rsidRDefault="00590E39" w:rsidR="00590E39" w:rsidRPr="006D332E">
      <w:pPr>
        <w:pStyle w:val="Tijeloteksta2"/>
        <w:ind w:firstLine="708" w:left="2124"/>
        <w:rPr>
          <w:b/>
          <w:bCs/>
          <w:i/>
        </w:rPr>
      </w:pPr>
    </w:p>
    <w:p w:rsidRDefault="007B40F5" w:rsidR="00590E39" w:rsidRPr="006F13F7">
      <w:pPr>
        <w:pStyle w:val="Tijeloteksta2"/>
        <w:ind w:firstLine="708"/>
      </w:pPr>
      <w:r w:rsidRPr="006F13F7">
        <w:t>koja</w:t>
      </w:r>
      <w:r w:rsidR="00590E39" w:rsidRPr="006F13F7">
        <w:t xml:space="preserve"> će se održati u</w:t>
      </w:r>
      <w:r w:rsidR="00F25213" w:rsidRPr="006F13F7">
        <w:t xml:space="preserve"> zgradi ovog suda Petrinjska 8, </w:t>
      </w:r>
      <w:r w:rsidR="007055CB" w:rsidRPr="006F13F7">
        <w:t xml:space="preserve">soba </w:t>
      </w:r>
      <w:r w:rsidR="006F13F7">
        <w:t>46/II kat</w:t>
      </w:r>
      <w:r w:rsidR="007055CB" w:rsidRPr="006F13F7">
        <w:t xml:space="preserve"> (</w:t>
      </w:r>
      <w:r w:rsidR="006F13F7">
        <w:t>dvorišn</w:t>
      </w:r>
      <w:r w:rsidR="007055CB" w:rsidRPr="006F13F7">
        <w:t>a zgrada</w:t>
      </w:r>
      <w:r w:rsidR="00590E39" w:rsidRPr="006F13F7">
        <w:t>).</w:t>
      </w:r>
    </w:p>
    <w:p w:rsidRDefault="00590E39" w:rsidR="00590E39" w:rsidRPr="008A363A">
      <w:pPr>
        <w:rPr>
          <w:color w:val="FF0000"/>
        </w:rPr>
      </w:pPr>
    </w:p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6D332E" w:rsidP="006D332E" w:rsidR="006D332E" w:rsidRPr="006D332E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6D332E">
        <w:rPr>
          <w:lang w:val="de-DE"/>
        </w:rPr>
        <w:t>Ukidanje odluke skupštine vjerovnika od 27. travnja 2018. godine koja glasi:</w:t>
      </w:r>
      <w:r>
        <w:rPr>
          <w:lang w:val="de-DE"/>
        </w:rPr>
        <w:t xml:space="preserve"> </w:t>
      </w:r>
      <w:r w:rsidRPr="006D332E">
        <w:rPr>
          <w:lang w:val="de-DE"/>
        </w:rPr>
        <w:t>“Poziva se stečajni upravitelj da sastavi izvješće o svim predmetima koji su u tijeku ili u prekidu, a koje je stečajni dužnik pokrenuo protiv stečajnih vjerovnika RAIFFEISENBANK AUSTRIA d.d. i Nava banka d.d. u stečaju  te da o istom izvijesti stečajne vjerovnike na sljedećoj skupštini, a kao preduvjet za donošenje odluka navedenih u rješenju od 11. travnja 2018.</w:t>
      </w:r>
      <w:r w:rsidR="00945A25">
        <w:rPr>
          <w:lang w:val="de-DE"/>
        </w:rPr>
        <w:t>"</w:t>
      </w:r>
      <w:r w:rsidRPr="006D332E">
        <w:rPr>
          <w:lang w:val="de-DE"/>
        </w:rPr>
        <w:t xml:space="preserve"> </w:t>
      </w:r>
    </w:p>
    <w:p w:rsidRDefault="006D332E" w:rsidP="006D332E" w:rsidR="006D332E" w:rsidRPr="006D332E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6D332E">
        <w:rPr>
          <w:lang w:val="de-DE"/>
        </w:rPr>
        <w:t>Donošenje odluke kojom predlažu stečajnom sucu razrješenje stečajnog upravitelja Ante Dragičevića.</w:t>
      </w:r>
    </w:p>
    <w:p w:rsidRDefault="006D332E" w:rsidP="006D332E" w:rsidR="006D332E" w:rsidRPr="006D332E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6D332E">
        <w:rPr>
          <w:lang w:val="de-DE"/>
        </w:rPr>
        <w:t xml:space="preserve">Donošenje odluke – davanje naloga stečajnom upravitelju o pokretanju postupka radi naknade štete u iznosu od 350.000,00 kn od Nava banka d.d. u stečaju, Zagreb, Tratinska 27, OIB 07492912398 te solidarno od Zdravko Mitak, iz Zagreba, Zelenjak 53, OIB 25916717450 stečajnog upravitelja Nava banka d.d. u stečaju koju su nanijeli stečajnom dužniku Destilerija d.o.o. u stečaju te da je Nava banka d.d. u stečaju, Zagreb, Tratinska 27, OIB 07492912398 dužna vratiti stečajnom dužniku Destilerija d.o.o. u stečaju bjanko zadužnica do 1.000.000,00 kn (milijun kuna), potpis dužnika ovjeren po javnom bilježniku Zvonimiru Bartoleku pod poslovnim brojem: OV-5184/10 popunjena na iznos od 1.000.000,00 kn, bjanko zadužnica do 1.000.000,00 kn (milijun kuna), potpis dužnika ovjeren po javnom bilježniku Zvonimiru Bartoleku pod poslovnim brojem: OV-5185/10 popunjena na iznos 723.012,20 kn, bjanko zadužnica do 1.000.000,00 kn (milijun kuna), potpis dužnika ovjeren po javnom bilježniku </w:t>
      </w:r>
      <w:r w:rsidRPr="006D332E">
        <w:rPr>
          <w:lang w:val="de-DE"/>
        </w:rPr>
        <w:lastRenderedPageBreak/>
        <w:t>Zvonimiru Bartoleku pod poslovnim brojem: OV-1699/09  popunjena na iznos 1.000.000,00 kn, bjanko zadužnica do 1.000.000,00 kn (milijun kuna), potpis dužnika ovjeren po javnom bilježniku Zvonimiru Bartoleku pod poslovnim brojem: OV-1700/09 popunjena na iznos 948.984,54 kn alternativno plati iznos 3.671.996,74 kn.</w:t>
      </w:r>
    </w:p>
    <w:p w:rsidRDefault="006D332E" w:rsidP="006D332E" w:rsidR="006D332E" w:rsidRPr="006D332E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6D332E">
        <w:rPr>
          <w:lang w:val="de-DE"/>
        </w:rPr>
        <w:t>Donošenje odluke – davanje naloga stečajnom upravitelju o pokretanju postupka radi naknade štete u iznosu od 1.200.000,00 kn od RAIFFEISENBANK AUSTRIA d.d., Zagreb, Magazinska 69, OIB 53056966535 koju su nanijeli stečajnom dužniku Destilerija d.o.o. u stečaju te da je RAIFFEISENBANK AUSTRIA d.d., Zagreb, Magazinska 69, OIB 53056966535 dužna vratiti stečajnom dužniku  Destilerija d.o.o. u stečaju zadužnica izdana od strane stečajnog dužnika dana 23.3.2009. godine, ovjerena po javnom bilježniku Zvonimiru Bartoleku iz Zlatara pod posl. br. OV-1518/09 na iznos 78.000,00 EUR; Zadužnica izdana od strane stečajnog dužnika dana 23.3.2009. godine, ovjerena po javnom bilježniku Zvonimiru Bartoleku iz Zlatara pod posl. br. OV-1519/09 na iznos 220.000,00 EUR; Zadužnica izdana od strane stečajnog dužnika dana 5.5.2011 godine, potvrđena po javnom bilježniku Luciia Popov iz Zagreba pod posl. br. OV-4110/11 izdana na iznos 1.991.255,84 kn; Zadužnica izdana od strane stečajnog dužnika dana 15.9.2009. godine, ovjerena po javnom bilježniku Zinka Batušić-Šlogar iz Sesveta pod posl. br. OV-4758/2009 na iznos od 115.000,00 EUR; alternatvno plati iznos 3.671.996,74 kn.</w:t>
      </w:r>
    </w:p>
    <w:p w:rsidRDefault="006D332E" w:rsidP="006D332E" w:rsidR="006D332E" w:rsidRPr="006D332E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6D332E">
        <w:rPr>
          <w:lang w:val="de-DE"/>
        </w:rPr>
        <w:t>Donošenje odluke</w:t>
      </w:r>
      <w:r>
        <w:rPr>
          <w:lang w:val="de-DE"/>
        </w:rPr>
        <w:t xml:space="preserve"> </w:t>
      </w:r>
      <w:r w:rsidRPr="006D332E">
        <w:rPr>
          <w:lang w:val="de-DE"/>
        </w:rPr>
        <w:t>-</w:t>
      </w:r>
      <w:r>
        <w:rPr>
          <w:lang w:val="de-DE"/>
        </w:rPr>
        <w:t xml:space="preserve"> </w:t>
      </w:r>
      <w:r w:rsidRPr="006D332E">
        <w:rPr>
          <w:lang w:val="de-DE"/>
        </w:rPr>
        <w:t>davanje naloga stečajnom upravitelju o pokretanju postupka radi naknade štete u iznosu od 1.550.000,00 kn radi protupravnog postupanja suca u predmetu St-1135/12 te onemogućavanja stečajnih vjerovnika u ostvarenju tražbina stečajnog dužnika Destilerija d.o.o. u stečaju.</w:t>
      </w:r>
      <w:r w:rsidRPr="006D332E">
        <w:rPr>
          <w:lang w:val="de-DE"/>
        </w:rPr>
        <w:tab/>
        <w:t xml:space="preserve"> </w:t>
      </w:r>
    </w:p>
    <w:p w:rsidRDefault="006D332E" w:rsidP="005A1257" w:rsidR="00C14E5E">
      <w:pPr>
        <w:pStyle w:val="Odlomakpopisa"/>
        <w:numPr>
          <w:ilvl w:val="0"/>
          <w:numId w:val="3"/>
        </w:numPr>
        <w:jc w:val="both"/>
      </w:pPr>
      <w:r>
        <w:t xml:space="preserve">Donošenje odluke – davanje naloga stečajnom upravitelju o pokretanju postupka radi naknade štete u iznosu od 69.642,33 kn od Republike Hrvatske radi protupravnog postupanja sudaca u predmetu Ovr-240/16 Trgovačkog suda u Zagrebu te onemogućavanja stečajnih vjerovnika u ostvarenju tražbina stečajnog dužnika Destilerija d.o.o. u stečaju. </w:t>
      </w:r>
    </w:p>
    <w:p w:rsidRDefault="006D332E" w:rsidP="005A1257" w:rsidR="006D332E" w:rsidRPr="00E3604D">
      <w:pPr>
        <w:pStyle w:val="Odlomakpopisa"/>
        <w:numPr>
          <w:ilvl w:val="0"/>
          <w:numId w:val="3"/>
        </w:numPr>
        <w:jc w:val="both"/>
      </w:pPr>
      <w:r>
        <w:t>Donošenje odluke – davanje naloga stečajnom upravitelju da traži u predmetu Ovr-240/16</w:t>
      </w:r>
      <w:r w:rsidR="00357330">
        <w:t xml:space="preserve"> Trgovačkog suda u Zagrebu oglašavanje prodaje nevažećom koja je određena rješenjem o dosudi Trgovačkog suda u Zagrebu poslovni broj Ovr-240/16 od 21. prosinca 2017. </w:t>
      </w:r>
    </w:p>
    <w:p w:rsidRDefault="00590E39" w:rsidR="00590E39" w:rsidRPr="00E3604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018F7">
        <w:t xml:space="preserve"> </w:t>
      </w:r>
      <w:r w:rsidR="00357330">
        <w:t>18. listopada</w:t>
      </w:r>
      <w:r w:rsidR="008A363A">
        <w:t xml:space="preserve">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</w:t>
      </w:r>
      <w:r w:rsidR="00357330">
        <w:t>SUTKINJA</w:t>
      </w:r>
      <w:r w:rsidRPr="00037EED">
        <w:t>:</w:t>
      </w:r>
    </w:p>
    <w:p w:rsidRDefault="00D206FF" w:rsidP="00112564" w:rsidR="00357330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651128">
        <w:t xml:space="preserve">                  </w:t>
      </w:r>
      <w:r w:rsidR="00357330">
        <w:tab/>
        <w:t>Jasminka Gadža</w:t>
      </w:r>
      <w:r w:rsidR="003E393E">
        <w:t>, v.r.</w:t>
      </w:r>
      <w:r w:rsidR="00357330">
        <w:t xml:space="preserve"> </w:t>
      </w:r>
    </w:p>
    <w:p w:rsidRDefault="003E393E" w:rsidP="003E393E" w:rsidR="003E393E"/>
    <w:p w:rsidRDefault="003E393E" w:rsidP="003E393E" w:rsidR="003E393E">
      <w:pPr>
        <w:ind w:firstLine="708" w:left="5664"/>
      </w:pPr>
      <w:r>
        <w:t>Za točnost otpravka</w:t>
      </w:r>
    </w:p>
    <w:p w:rsidRDefault="003E393E" w:rsidP="003E393E" w:rsidR="003E393E" w:rsidRPr="00792894">
      <w:pPr>
        <w:ind w:firstLine="708" w:left="5664"/>
      </w:pPr>
      <w:r>
        <w:t xml:space="preserve">Valerija Gregurić 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0F7897" w:rsidR="000F7897" w:rsidRPr="00037EED"/>
    <w:sectPr w:rsidSect="00127F40" w:rsidR="000F7897" w:rsidRPr="00037EE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58E" w:rsidP="00127F40" w:rsidR="005E658E">
      <w:r>
        <w:separator/>
      </w:r>
    </w:p>
  </w:endnote>
  <w:endnote w:id="0" w:type="continuationSeparator">
    <w:p w:rsidRDefault="005E658E" w:rsidP="00127F40" w:rsidR="005E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58E" w:rsidP="00127F40" w:rsidR="005E658E">
      <w:r>
        <w:separator/>
      </w:r>
    </w:p>
  </w:footnote>
  <w:footnote w:id="0" w:type="continuationSeparator">
    <w:p w:rsidRDefault="005E658E" w:rsidP="00127F40" w:rsidR="005E6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32E" w:rsidP="006D332E" w:rsidR="006D332E">
    <w:pPr>
      <w:pStyle w:val="Zaglavlje"/>
      <w:jc w:val="right"/>
    </w:pPr>
    <w:r>
      <w:t>29. St-1135/12</w:t>
    </w:r>
    <w:r w:rsidRPr="00DF524F">
      <w:t xml:space="preserve">                                                        </w:t>
    </w:r>
  </w:p>
  <w:p w:rsidRDefault="00127F40" w:rsidP="006D332E" w:rsidR="00127F40" w:rsidRPr="006D3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32E" w:rsidP="006D332E" w:rsidR="006D332E">
    <w:pPr>
      <w:pStyle w:val="Zaglavlje"/>
      <w:jc w:val="right"/>
    </w:pPr>
    <w:r>
      <w:t>29. St-1135/12</w:t>
    </w:r>
    <w:r w:rsidRPr="00DF524F">
      <w:t xml:space="preserve">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27F40"/>
    <w:rsid w:val="001617C0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C2398"/>
    <w:rsid w:val="002D3B07"/>
    <w:rsid w:val="0032769C"/>
    <w:rsid w:val="0033675C"/>
    <w:rsid w:val="00347638"/>
    <w:rsid w:val="00357330"/>
    <w:rsid w:val="0038748A"/>
    <w:rsid w:val="003D72B1"/>
    <w:rsid w:val="003E393E"/>
    <w:rsid w:val="00426C37"/>
    <w:rsid w:val="00466E01"/>
    <w:rsid w:val="004D0898"/>
    <w:rsid w:val="00517FEF"/>
    <w:rsid w:val="00536D7E"/>
    <w:rsid w:val="0056332D"/>
    <w:rsid w:val="00581597"/>
    <w:rsid w:val="00590E39"/>
    <w:rsid w:val="005A1257"/>
    <w:rsid w:val="005E658E"/>
    <w:rsid w:val="005F6BFE"/>
    <w:rsid w:val="00605AC8"/>
    <w:rsid w:val="00651128"/>
    <w:rsid w:val="006951FE"/>
    <w:rsid w:val="006D332E"/>
    <w:rsid w:val="006F13F7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70055"/>
    <w:rsid w:val="008A363A"/>
    <w:rsid w:val="008D31C1"/>
    <w:rsid w:val="0090540F"/>
    <w:rsid w:val="00912809"/>
    <w:rsid w:val="00945A25"/>
    <w:rsid w:val="00977541"/>
    <w:rsid w:val="009B26C0"/>
    <w:rsid w:val="009C4E1F"/>
    <w:rsid w:val="009F0FC8"/>
    <w:rsid w:val="009F3060"/>
    <w:rsid w:val="00A0601A"/>
    <w:rsid w:val="00B039F5"/>
    <w:rsid w:val="00B2551B"/>
    <w:rsid w:val="00B34441"/>
    <w:rsid w:val="00B61851"/>
    <w:rsid w:val="00B61F92"/>
    <w:rsid w:val="00B663C2"/>
    <w:rsid w:val="00B67A65"/>
    <w:rsid w:val="00B92232"/>
    <w:rsid w:val="00BC35B1"/>
    <w:rsid w:val="00C02FA5"/>
    <w:rsid w:val="00C14E5E"/>
    <w:rsid w:val="00CB2F65"/>
    <w:rsid w:val="00D206FF"/>
    <w:rsid w:val="00D36C8E"/>
    <w:rsid w:val="00D46B98"/>
    <w:rsid w:val="00D71536"/>
    <w:rsid w:val="00DA1E5D"/>
    <w:rsid w:val="00DA35B5"/>
    <w:rsid w:val="00DF524F"/>
    <w:rsid w:val="00E03FDC"/>
    <w:rsid w:val="00E14F85"/>
    <w:rsid w:val="00E3604D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D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D7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D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D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D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D7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D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D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
preslika dijela spisa na VTS-u 
i  Vrhovnom sudu</izvorni_sadrzaj>
    <derivirana_varijabla naziv="DomainObject.Predmet.Opis_1">spis u ref.
preslika dijela spisa na VTS-u 
i  Vrhovnom sudu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lipnja 2018.</izvorni_sadrzaj>
    <derivirana_varijabla naziv="DomainObject.Predmet.DatumZadnjeOdrzaneSudskeRadnje_1">26. lipnja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St-1135/2012-245</izvorni_sadrzaj>
    <derivirana_varijabla naziv="DomainObject.PredzadnjaOdlukaIzPredmeta.Oznaka_1">St-1135/2012-245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BA1C2-0F44-47BF-83C2-37A0E31FA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670</properties:Words>
  <properties:Characters>3975</properties:Characters>
  <properties:Lines>91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2018-10-18T09:20:00Z</dcterms:created>
  <dc:creator>Tatjana Kujundžić-Novak</dc:creator>
  <cp:lastModifiedBy>Valerija Svečak</cp:lastModifiedBy>
  <cp:lastPrinted>2018-10-18T09:17:00Z</cp:lastPrinted>
  <dcterms:modified xmlns:xsi="http://www.w3.org/2001/XMLSchema-instance" xsi:type="dcterms:W3CDTF">2018-10-18T09:20:00Z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(26. rješenje - sazivanje skupštine vjerovnika. 12.11.2018.docx)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