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37e3" w14:paraId="ba737e3" w:rsidRDefault="00C55069" w:rsidR="00C5506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C907C8" w:rsidR="007F268F" w:rsidRPr="008F0096">
      <w:r w:rsidRPr="008F0096">
        <w:t xml:space="preserve">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8604EC">
        <w:rPr>
          <w:lang w:val="pl-PL"/>
        </w:rPr>
        <w:t xml:space="preserve">     67. St-4458/16</w:t>
      </w:r>
      <w:r w:rsidR="003C0865">
        <w:rPr>
          <w:lang w:val="pl-PL"/>
        </w:rPr>
        <w:t xml:space="preserve"> -22</w:t>
      </w:r>
      <w:r w:rsidRPr="008F0096">
        <w:rPr>
          <w:lang w:val="pl-PL"/>
        </w:rPr>
        <w:t xml:space="preserve">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8604EC">
      <w:pPr>
        <w:jc w:val="center"/>
        <w:rPr>
          <w:lang w:val="pt-BR"/>
        </w:rPr>
      </w:pPr>
      <w:r w:rsidRPr="008604EC">
        <w:rPr>
          <w:lang w:val="pt-BR"/>
        </w:rPr>
        <w:t xml:space="preserve">U  I M E  R E P U B L I K E  H R V A T S K E </w:t>
      </w:r>
    </w:p>
    <w:p w:rsidRDefault="008F0096" w:rsidP="003D6BE2" w:rsidR="008F0096" w:rsidRPr="008604EC">
      <w:pPr>
        <w:jc w:val="center"/>
        <w:rPr>
          <w:lang w:val="pt-BR"/>
        </w:rPr>
      </w:pPr>
    </w:p>
    <w:p w:rsidRDefault="003D6BE2" w:rsidP="003D6BE2" w:rsidR="003D6BE2" w:rsidRPr="008604EC">
      <w:pPr>
        <w:jc w:val="center"/>
        <w:rPr>
          <w:lang w:val="pt-BR"/>
        </w:rPr>
      </w:pPr>
      <w:r w:rsidRPr="008604EC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8604EC" w:rsidP="003D6BE2" w:rsidR="00E437C6" w:rsidRPr="008F0096">
      <w:pPr>
        <w:ind w:firstLine="720"/>
        <w:jc w:val="both"/>
        <w:rPr>
          <w:lang w:val="pt-BR"/>
        </w:rPr>
      </w:pPr>
      <w:r w:rsidRPr="008604EC">
        <w:t>Trgovački sud u Zagrebu, po sucu Gordanu Zubaku, u</w:t>
      </w:r>
      <w:r w:rsidRPr="008604EC">
        <w:rPr>
          <w:lang w:val="pt-BR"/>
        </w:rPr>
        <w:t xml:space="preserve"> stečajnom postupku u povodu prijedloga predlagatelja DANKA MIHALIĆA iz Varaždinskih Toplica, Kralja Tomislava 7, OIB: 35416538506, za otvaranje stečajnog postupka nad dužnikom ALBATROS MEDIA d.o.o., Zagreb, Ilica 92, OIB: 68582398450</w:t>
      </w:r>
      <w:r w:rsidR="0048725F" w:rsidRPr="008F0096">
        <w:rPr>
          <w:lang w:val="pt-BR"/>
        </w:rPr>
        <w:t xml:space="preserve">, </w:t>
      </w:r>
      <w:r w:rsidR="00C55069" w:rsidRPr="00C55069">
        <w:rPr>
          <w:lang w:val="pt-BR"/>
        </w:rPr>
        <w:t>22.rujna</w:t>
      </w:r>
      <w:r w:rsidR="00E437C6" w:rsidRPr="00C55069">
        <w:rPr>
          <w:lang w:val="pt-BR"/>
        </w:rPr>
        <w:t xml:space="preserve"> </w:t>
      </w:r>
      <w:r w:rsidR="00E437C6" w:rsidRPr="008F0096">
        <w:rPr>
          <w:lang w:val="pt-BR"/>
        </w:rPr>
        <w:t>2</w:t>
      </w:r>
      <w:r>
        <w:rPr>
          <w:lang w:val="pt-BR"/>
        </w:rPr>
        <w:t>016</w:t>
      </w:r>
      <w:r w:rsidR="00E437C6" w:rsidRPr="008F0096">
        <w:rPr>
          <w:lang w:val="pt-BR"/>
        </w:rPr>
        <w:t xml:space="preserve">., </w:t>
      </w:r>
    </w:p>
    <w:p w:rsidRDefault="00BD5EBC" w:rsidP="00B07CA3" w:rsidR="00BD5EBC" w:rsidRPr="008F0096"/>
    <w:p w:rsidRDefault="00E437C6" w:rsidP="00B07CA3" w:rsidR="00E437C6" w:rsidRPr="008F0096"/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prijedlog za otvaranje stečajnog postupka nad dužnikom </w:t>
      </w:r>
      <w:r w:rsidR="008604EC" w:rsidRPr="008604EC">
        <w:rPr>
          <w:lang w:val="pt-BR"/>
        </w:rPr>
        <w:t>ALBATROS MEDIA d.o.o., Zagreb, Ilica 92, OIB: 68582398450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E437C6" w:rsidP="007F268F" w:rsidR="00CD1F20" w:rsidRPr="008F0096">
      <w:pPr>
        <w:ind w:firstLine="708"/>
        <w:jc w:val="both"/>
      </w:pPr>
      <w:r w:rsidRPr="008F0096">
        <w:t xml:space="preserve">Uvidom u stečajni spis </w:t>
      </w:r>
      <w:r w:rsidR="008604EC">
        <w:t>St-8102/15</w:t>
      </w:r>
      <w:r w:rsidR="00A92BD7" w:rsidRPr="008F0096">
        <w:t xml:space="preserve">  i provjerom u sudskom registru,</w:t>
      </w:r>
      <w:r w:rsidRPr="008F0096">
        <w:t xml:space="preserve"> sud </w:t>
      </w:r>
      <w:r w:rsidR="00350AD0" w:rsidRPr="008F0096">
        <w:t xml:space="preserve">je utvrdio da je rješenjem od </w:t>
      </w:r>
      <w:r w:rsidR="008604EC">
        <w:t>13. srpnja 2016</w:t>
      </w:r>
      <w:r w:rsidRPr="008F0096">
        <w:t>. otvoren</w:t>
      </w:r>
      <w:r w:rsidR="008604EC">
        <w:t xml:space="preserve"> i zaključen</w:t>
      </w:r>
      <w:r w:rsidRPr="008F0096">
        <w:t xml:space="preserve"> stečaj nad dužnikom </w:t>
      </w:r>
      <w:r w:rsidR="008604EC" w:rsidRPr="008604EC">
        <w:rPr>
          <w:lang w:val="pt-BR"/>
        </w:rPr>
        <w:t>ALBATROS MEDIA d.o.o., Zagreb, Ilica 92</w:t>
      </w:r>
      <w:r w:rsidRPr="008F0096">
        <w:t>. Navedeno rješenje o otvaranju</w:t>
      </w:r>
      <w:r w:rsidR="008604EC">
        <w:t xml:space="preserve"> i zaključenju</w:t>
      </w:r>
      <w:r w:rsidRPr="008F0096">
        <w:t xml:space="preserve"> stečaja objavljeno j</w:t>
      </w:r>
      <w:r w:rsidR="00A92BD7" w:rsidRPr="008F0096">
        <w:t>e</w:t>
      </w:r>
      <w:r w:rsidR="008604EC">
        <w:t xml:space="preserve"> 13. srpnja 2016.</w:t>
      </w:r>
      <w:r w:rsidR="00A92BD7" w:rsidRPr="008F0096">
        <w:t xml:space="preserve"> </w:t>
      </w:r>
      <w:r w:rsidR="008604EC">
        <w:t>na mrežnoj stranici e-oglasna ploča Trgovačkog suda u Zagrebu</w:t>
      </w:r>
      <w:r w:rsidRPr="008F0096">
        <w:t>.</w:t>
      </w:r>
      <w:r w:rsidR="008F0096">
        <w:t xml:space="preserve"> 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44/96, 29/99,</w:t>
      </w:r>
      <w:r w:rsidR="00A92BD7" w:rsidRPr="008F0096">
        <w:t xml:space="preserve"> 129/00, 123/03, 82/06, 116/10,</w:t>
      </w:r>
      <w:r w:rsidR="00F6362F" w:rsidRPr="008F0096">
        <w:t xml:space="preserve"> 25/12</w:t>
      </w:r>
      <w:r w:rsidR="00A92BD7" w:rsidRPr="008F0096">
        <w:t xml:space="preserve"> i 133/12</w:t>
      </w:r>
      <w:r w:rsidR="00F6362F" w:rsidRPr="008F0096">
        <w:t>, dalje: SZ)</w:t>
      </w:r>
      <w:r w:rsidR="008604EC">
        <w:t>, koji se primjenjuje na temelju</w:t>
      </w:r>
      <w:r w:rsidR="008604EC" w:rsidRPr="008604EC">
        <w:t xml:space="preserve"> odredbe čl. 441. Stečajnog zakona („Narodne novine“ broj 71/15, dalje SZ2015)</w:t>
      </w:r>
      <w:r w:rsidR="008604EC">
        <w:t xml:space="preserve"> </w:t>
      </w:r>
      <w:r w:rsidRPr="008F0096">
        <w:t>, a na odgovarajući način primjenjuju se odredbe Zakona o parničnom postupku</w:t>
      </w:r>
      <w:r w:rsidR="00F6362F" w:rsidRPr="008F0096">
        <w:t xml:space="preserve"> („Narodne novine“ broj 53/91, 91/92, 112/99, 88/01, 117/03, 88/05, 2/07,</w:t>
      </w:r>
      <w:r w:rsidR="00A92BD7" w:rsidRPr="008F0096">
        <w:t xml:space="preserve"> 84/08, 123/08,</w:t>
      </w:r>
      <w:r w:rsidR="00F6362F" w:rsidRPr="008F0096">
        <w:t xml:space="preserve"> 57/11</w:t>
      </w:r>
      <w:r w:rsidR="00A92BD7" w:rsidRPr="008F0096">
        <w:t xml:space="preserve"> i 25/13</w:t>
      </w:r>
      <w:r w:rsidR="00F6362F" w:rsidRPr="008F0096">
        <w:t>, dalje: ZPP)</w:t>
      </w:r>
      <w:r w:rsidRPr="008F0096">
        <w:t>, ako Stečajnim zakonom nije drukčije određeno (</w:t>
      </w:r>
      <w:r w:rsidR="00F6362F" w:rsidRPr="008F0096">
        <w:t>čl.</w:t>
      </w:r>
      <w:r w:rsidRPr="008F0096">
        <w:t xml:space="preserve"> </w:t>
      </w:r>
      <w:smartTag w:element="metricconverter" w:uri="urn:schemas-microsoft-com:office:smarttags">
        <w:smartTagPr>
          <w:attr w:val="6. st" w:name="ProductID"/>
        </w:smartTagPr>
        <w:r w:rsidRPr="008F0096">
          <w:t>6. st</w:t>
        </w:r>
      </w:smartTag>
      <w:r w:rsidR="00F6362F" w:rsidRPr="008F0096">
        <w:t>.</w:t>
      </w:r>
      <w:r w:rsidRPr="008F0096">
        <w:t xml:space="preserve"> 1.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lastRenderedPageBreak/>
        <w:t>Kako je nad na</w:t>
      </w:r>
      <w:r w:rsidR="008F0096" w:rsidRPr="008F0096">
        <w:t>vedenim dužnikom otvoren</w:t>
      </w:r>
      <w:r w:rsidR="008604EC">
        <w:t xml:space="preserve"> i zaključen</w:t>
      </w:r>
      <w:r w:rsidR="008F0096" w:rsidRPr="008F0096">
        <w:t xml:space="preserve"> stečaj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>. 2. ZPP-a u vezi s čl. 6. SZ-a, zbog navedenih razloga, odbačen</w:t>
      </w:r>
      <w:r w:rsidR="008604EC">
        <w:t xml:space="preserve"> je</w:t>
      </w:r>
      <w:r w:rsidRPr="008F0096">
        <w:t xml:space="preserve"> prijedlog za otvaranje stečajnog postupka nad dužnikom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C55069" w:rsidRPr="00C55069">
        <w:t>22.rujna</w:t>
      </w:r>
      <w:r w:rsidR="008604EC" w:rsidRPr="00C55069">
        <w:t xml:space="preserve"> </w:t>
      </w:r>
      <w:r w:rsidR="008604EC">
        <w:t>2016</w:t>
      </w:r>
      <w:r w:rsidR="00C907C8" w:rsidRPr="008F0096">
        <w:t>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3C0865">
        <w:rPr>
          <w:lang w:val="pl-PL"/>
        </w:rPr>
        <w:t xml:space="preserve">               Gordan Zubak,v.r.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3C0865" w:rsidP="00867960" w:rsidR="003C0865"/>
    <w:p w:rsidRDefault="003C0865" w:rsidP="001745C1" w:rsidR="003C0865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B47834" w:rsidP="003C0865" w:rsidR="00B47834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C55069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865">
          <w:rPr>
            <w:noProof/>
          </w:rPr>
          <w:t>2</w:t>
        </w:r>
        <w:r>
          <w:fldChar w:fldCharType="end"/>
        </w:r>
        <w:r w:rsidR="003C0865">
          <w:tab/>
          <w:t>67.St-4458/2016-22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350AD0"/>
    <w:rsid w:val="003A3D58"/>
    <w:rsid w:val="003A5C4C"/>
    <w:rsid w:val="003C0865"/>
    <w:rsid w:val="003D6BE2"/>
    <w:rsid w:val="00401592"/>
    <w:rsid w:val="0043400F"/>
    <w:rsid w:val="00454A8D"/>
    <w:rsid w:val="0048725F"/>
    <w:rsid w:val="005F536B"/>
    <w:rsid w:val="007F268F"/>
    <w:rsid w:val="008604EC"/>
    <w:rsid w:val="00867960"/>
    <w:rsid w:val="008F0096"/>
    <w:rsid w:val="00A878A0"/>
    <w:rsid w:val="00A92BD7"/>
    <w:rsid w:val="00B07CA3"/>
    <w:rsid w:val="00B47834"/>
    <w:rsid w:val="00BD5EBC"/>
    <w:rsid w:val="00C55069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0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0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4458</izvorni_sadrzaj>
    <derivirana_varijabla naziv="DomainObject.Predmet.Broj_1">4458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St-4458/2016</izvorni_sadrzaj>
    <derivirana_varijabla naziv="DomainObject.Predmet.OznakaBroj_1">St-4458/2016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MEDIA d.o.o. za marketing i poslovne usluge</izvorni_sadrzaj>
    <derivirana_varijabla naziv="DomainObject.Predmet.ProtustrankaFormated_1">  ALBATROS MEDIA d.o.o. za marketing i poslovne usluge</derivirana_varijabla>
  </DomainObject.Predmet.ProtustrankaFormated>
  <DomainObject.Predmet.ProtustrankaFormatedOIB>
    <izvorni_sadrzaj>  ALBATROS MEDIA d.o.o. za marketing i poslovne usluge, OIB 68582398450</izvorni_sadrzaj>
    <derivirana_varijabla naziv="DomainObject.Predmet.ProtustrankaFormatedOIB_1">  ALBATROS MEDIA d.o.o. za marketing i poslovne usluge, OIB 68582398450</derivirana_varijabla>
  </DomainObject.Predmet.ProtustrankaFormatedOIB>
  <DomainObject.Predmet.ProtustrankaFormatedWithAdress>
    <izvorni_sadrzaj> ALBATROS MEDIA d.o.o. za marketing i poslovne usluge, Ilica 92, 10000 Zagreb</izvorni_sadrzaj>
    <derivirana_varijabla naziv="DomainObject.Predmet.ProtustrankaFormatedWithAdress_1"> ALBATROS MEDIA d.o.o. za marketing i poslovne usluge, Ilica 92, 10000 Zagreb</derivirana_varijabla>
  </DomainObject.Predmet.ProtustrankaFormatedWithAdress>
  <DomainObject.Predmet.ProtustrankaFormatedWithAdressOIB>
    <izvorni_sadrzaj> ALBATROS MEDIA d.o.o. za marketing i poslovne usluge, OIB 68582398450, Ilica 92, 10000 Zagreb</izvorni_sadrzaj>
    <derivirana_varijabla naziv="DomainObject.Predmet.ProtustrankaFormatedWithAdressOIB_1"> ALBATROS MEDIA d.o.o. za marketing i poslovne usluge, OIB 68582398450, Ilica 92, 10000 Zagreb</derivirana_varijabla>
  </DomainObject.Predmet.ProtustrankaFormatedWithAdressOIB>
  <DomainObject.Predmet.ProtustrankaWithAdress>
    <izvorni_sadrzaj>ALBATROS MEDIA d.o.o. za marketing i poslovne usluge Ilica 92, 10000 Zagreb</izvorni_sadrzaj>
    <derivirana_varijabla naziv="DomainObject.Predmet.ProtustrankaWithAdress_1">ALBATROS MEDIA d.o.o. za marketing i poslovne usluge Ilica 92, 10000 Zagreb</derivirana_varijabla>
  </DomainObject.Predmet.ProtustrankaWithAdress>
  <DomainObject.Predmet.ProtustrankaWithAdressOIB>
    <izvorni_sadrzaj>ALBATROS MEDIA d.o.o. za marketing i poslovne usluge, OIB 68582398450, Ilica 92, 10000 Zagreb</izvorni_sadrzaj>
    <derivirana_varijabla naziv="DomainObject.Predmet.ProtustrankaWithAdressOIB_1">ALBATROS MEDIA d.o.o. za marketing i poslovne usluge, OIB 68582398450, Ilica 92, 10000 Zagreb</derivirana_varijabla>
  </DomainObject.Predmet.ProtustrankaWithAdressOIB>
  <DomainObject.Predmet.ProtustrankaNazivFormated>
    <izvorni_sadrzaj>ALBATROS MEDIA d.o.o. za marketing i poslovne usluge</izvorni_sadrzaj>
    <derivirana_varijabla naziv="DomainObject.Predmet.ProtustrankaNazivFormated_1">ALBATROS MEDIA d.o.o. za marketing i poslovne usluge</derivirana_varijabla>
  </DomainObject.Predmet.ProtustrankaNazivFormated>
  <DomainObject.Predmet.ProtustrankaNazivFormatedOIB>
    <izvorni_sadrzaj>ALBATROS MEDIA d.o.o. za marketing i poslovne usluge, OIB 68582398450</izvorni_sadrzaj>
    <derivirana_varijabla naziv="DomainObject.Predmet.ProtustrankaNazivFormatedOIB_1">ALBATROS MEDIA d.o.o. za marketing i poslovne usluge, OIB 68582398450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Mihalić; VJEROVNICI</izvorni_sadrzaj>
    <derivirana_varijabla naziv="DomainObject.Predmet.StrankaFormated_1">  Danko Mihalić; VJEROVNICI</derivirana_varijabla>
  </DomainObject.Predmet.StrankaFormated>
  <DomainObject.Predmet.StrankaFormatedOIB>
    <izvorni_sadrzaj>  Danko Mihalić, OIB 35416538506; VJEROVNICI</izvorni_sadrzaj>
    <derivirana_varijabla naziv="DomainObject.Predmet.StrankaFormatedOIB_1">  Danko Mihalić, OIB 35416538506; VJEROVNICI</derivirana_varijabla>
  </DomainObject.Predmet.StrankaFormatedOIB>
  <DomainObject.Predmet.StrankaFormatedWithAdress>
    <izvorni_sadrzaj> Danko Mihalić, Kralja Tomislava 7, 42223 Varaždinske Toplice; VJEROVNICI</izvorni_sadrzaj>
    <derivirana_varijabla naziv="DomainObject.Predmet.StrankaFormatedWithAdress_1"> Danko Mihalić, Kralja Tomislava 7, 42223 Varaždinske Toplice; VJEROVNICI</derivirana_varijabla>
  </DomainObject.Predmet.StrankaFormatedWithAdress>
  <DomainObject.Predmet.StrankaFormatedWithAdressOIB>
    <izvorni_sadrzaj> Danko Mihalić, OIB 35416538506, Kralja Tomislava 7, 42223 Varaždinske Toplice; VJEROVNICI</izvorni_sadrzaj>
    <derivirana_varijabla naziv="DomainObject.Predmet.StrankaFormatedWithAdressOIB_1"> Danko Mihalić, OIB 35416538506, Kralja Tomislava 7, 42223 Varaždinske Toplice; VJEROVNICI</derivirana_varijabla>
  </DomainObject.Predmet.StrankaFormatedWithAdressOIB>
  <DomainObject.Predmet.StrankaWithAdress>
    <izvorni_sadrzaj>Danko Mihalić Kralja Tomislava 7,42223 Varaždinske Toplice,VJEROVNICI </izvorni_sadrzaj>
    <derivirana_varijabla naziv="DomainObject.Predmet.StrankaWithAdress_1">Danko Mihalić Kralja Tomislava 7,42223 Varaždinske Toplice,VJEROVNICI </derivirana_varijabla>
  </DomainObject.Predmet.StrankaWithAdress>
  <DomainObject.Predmet.StrankaWithAdressOIB>
    <izvorni_sadrzaj>Danko Mihalić, OIB 35416538506, Kralja Tomislava 7,42223 Varaždinske Toplice,VJEROVNICI</izvorni_sadrzaj>
    <derivirana_varijabla naziv="DomainObject.Predmet.StrankaWithAdressOIB_1">Danko Mihalić, OIB 35416538506, Kralja Tomislava 7,42223 Varaždinske Toplice,VJEROVNICI</derivirana_varijabla>
  </DomainObject.Predmet.StrankaWithAdressOIB>
  <DomainObject.Predmet.StrankaNazivFormated>
    <izvorni_sadrzaj>Danko Mihalić,VJEROVNICI</izvorni_sadrzaj>
    <derivirana_varijabla naziv="DomainObject.Predmet.StrankaNazivFormated_1">Danko Mihalić,VJEROVNICI</derivirana_varijabla>
  </DomainObject.Predmet.StrankaNazivFormated>
  <DomainObject.Predmet.StrankaNazivFormatedOIB>
    <izvorni_sadrzaj>Danko Mihalić, OIB 35416538506,VJEROVNICI</izvorni_sadrzaj>
    <derivirana_varijabla naziv="DomainObject.Predmet.StrankaNazivFormatedOIB_1">Danko Mihalić, OIB 35416538506,VJEROVNICI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Danko Mihalić</item>
      <item>VJEROVNICI</item>
    </izvorni_sadrzaj>
    <derivirana_varijabla naziv="DomainObject.Predmet.StrankaListFormated_1">
      <item>Danko Mihalić</item>
      <item>VJEROVNICI</item>
    </derivirana_varijabla>
  </DomainObject.Predmet.StrankaListFormated>
  <DomainObject.Predmet.StrankaListFormatedOIB>
    <izvorni_sadrzaj>
      <item>Danko Mihalić, OIB 35416538506</item>
      <item>VJEROVNICI</item>
    </izvorni_sadrzaj>
    <derivirana_varijabla naziv="DomainObject.Predmet.StrankaListFormatedOIB_1">
      <item>Danko Mihalić, OIB 35416538506</item>
      <item>VJEROVNICI</item>
    </derivirana_varijabla>
  </DomainObject.Predmet.StrankaListFormatedOIB>
  <DomainObject.Predmet.StrankaListFormatedWithAdress>
    <izvorni_sadrzaj>
      <item>Danko Mihalić, Kralja Tomislava 7, 42223 Varaždinske Toplice</item>
      <item>VJEROVNICI</item>
    </izvorni_sadrzaj>
    <derivirana_varijabla naziv="DomainObject.Predmet.StrankaListFormatedWithAdress_1">
      <item>Danko Mihalić, Kralja Tomislava 7, 42223 Varaždinske Toplice</item>
      <item>VJEROVNICI</item>
    </derivirana_varijabla>
  </DomainObject.Predmet.StrankaListFormatedWithAdress>
  <DomainObject.Predmet.StrankaListFormatedWithAdressOIB>
    <izvorni_sadrzaj>
      <item>Danko Mihalić, OIB 35416538506, Kralja Tomislava 7, 42223 Varaždinske Toplice</item>
      <item>VJEROVNICI</item>
    </izvorni_sadrzaj>
    <derivirana_varijabla naziv="DomainObject.Predmet.StrankaListFormatedWithAdressOIB_1">
      <item>Danko Mihalić, OIB 35416538506, Kralja Tomislava 7, 42223 Varaždinske Toplice</item>
      <item>VJEROVNICI</item>
    </derivirana_varijabla>
  </DomainObject.Predmet.StrankaListFormatedWithAdressOIB>
  <DomainObject.Predmet.StrankaListNazivFormated>
    <izvorni_sadrzaj>
      <item>Danko Mihalić</item>
      <item>VJEROVNICI</item>
    </izvorni_sadrzaj>
    <derivirana_varijabla naziv="DomainObject.Predmet.StrankaListNazivFormated_1">
      <item>Danko Mihalić</item>
      <item>VJEROVNICI</item>
    </derivirana_varijabla>
  </DomainObject.Predmet.StrankaListNazivFormated>
  <DomainObject.Predmet.StrankaListNazivFormatedOIB>
    <izvorni_sadrzaj>
      <item>Danko Mihalić, OIB 35416538506</item>
      <item>VJEROVNICI</item>
    </izvorni_sadrzaj>
    <derivirana_varijabla naziv="DomainObject.Predmet.StrankaListNazivFormatedOIB_1">
      <item>Danko Mihalić, OIB 35416538506</item>
      <item>VJEROVNICI</item>
    </derivirana_varijabla>
  </DomainObject.Predmet.StrankaListNazivFormatedOIB>
  <DomainObject.Predmet.ProtuStrankaListFormated>
    <izvorni_sadrzaj>
      <item>ALBATROS MEDIA d.o.o. za marketing i poslovne usluge</item>
    </izvorni_sadrzaj>
    <derivirana_varijabla naziv="DomainObject.Predmet.ProtuStrankaListFormated_1">
      <item>ALBATROS MEDIA d.o.o. za marketing i poslovne usluge</item>
    </derivirana_varijabla>
  </DomainObject.Predmet.ProtuStrankaListFormated>
  <DomainObject.Predmet.ProtuStrankaListFormatedOIB>
    <izvorni_sadrzaj>
      <item>ALBATROS MEDIA d.o.o. za marketing i poslovne usluge, OIB 68582398450</item>
    </izvorni_sadrzaj>
    <derivirana_varijabla naziv="DomainObject.Predmet.ProtuStrankaListFormatedOIB_1">
      <item>ALBATROS MEDIA d.o.o. za marketing i poslovne usluge, OIB 68582398450</item>
    </derivirana_varijabla>
  </DomainObject.Predmet.ProtuStrankaListFormatedOIB>
  <DomainObject.Predmet.ProtuStrankaListFormatedWithAdress>
    <izvorni_sadrzaj>
      <item>ALBATROS MEDIA d.o.o. za marketing i poslovne usluge, Ilica 92, 10000 Zagreb</item>
    </izvorni_sadrzaj>
    <derivirana_varijabla naziv="DomainObject.Predmet.ProtuStrankaListFormatedWithAdress_1">
      <item>ALBATROS MEDIA d.o.o. za marketing i poslovne usluge, Ilica 92, 10000 Zagreb</item>
    </derivirana_varijabla>
  </DomainObject.Predmet.ProtuStrankaListFormatedWithAdress>
  <DomainObject.Predmet.ProtuStrankaListFormatedWithAdressOIB>
    <izvorni_sadrzaj>
      <item>ALBATROS MEDIA d.o.o. za marketing i poslovne usluge, OIB 68582398450, Ilica 92, 10000 Zagreb</item>
    </izvorni_sadrzaj>
    <derivirana_varijabla naziv="DomainObject.Predmet.ProtuStrankaListFormatedWithAdressOIB_1">
      <item>ALBATROS MEDIA d.o.o. za marketing i poslovne usluge, OIB 68582398450, Ilica 92, 10000 Zagreb</item>
    </derivirana_varijabla>
  </DomainObject.Predmet.ProtuStrankaListFormatedWithAdressOIB>
  <DomainObject.Predmet.ProtuStrankaListNazivFormated>
    <izvorni_sadrzaj>
      <item>ALBATROS MEDIA d.o.o. za marketing i poslovne usluge</item>
    </izvorni_sadrzaj>
    <derivirana_varijabla naziv="DomainObject.Predmet.ProtuStrankaListNazivFormated_1">
      <item>ALBATROS MEDIA d.o.o. za marketing i poslovne usluge</item>
    </derivirana_varijabla>
  </DomainObject.Predmet.ProtuStrankaListNazivFormated>
  <DomainObject.Predmet.ProtuStrankaListNazivFormatedOIB>
    <izvorni_sadrzaj>
      <item>ALBATROS MEDIA d.o.o. za marketing i poslovne usluge, OIB 68582398450</item>
    </izvorni_sadrzaj>
    <derivirana_varijabla naziv="DomainObject.Predmet.ProtuStrankaListNazivFormatedOIB_1">
      <item>ALBATROS MEDIA d.o.o. za marketing i poslovne usluge, OIB 68582398450</item>
    </derivirana_varijabla>
  </DomainObject.Predmet.ProtuStrankaListNazivFormatedOIB>
  <DomainObject.Predmet.OstaliListFormated>
    <izvorni_sadrzaj>
      <item>Ante Bogdanić</item>
    </izvorni_sadrzaj>
    <derivirana_varijabla naziv="DomainObject.Predmet.OstaliListFormated_1">
      <item>Ante Bogdanić</item>
    </derivirana_varijabla>
  </DomainObject.Predmet.OstaliListFormated>
  <DomainObject.Predmet.OstaliListFormatedOIB>
    <izvorni_sadrzaj>
      <item>Ante Bogdanić, OIB 04098505455</item>
    </izvorni_sadrzaj>
    <derivirana_varijabla naziv="DomainObject.Predmet.OstaliListFormatedOIB_1">
      <item>Ante Bogdanić, OIB 04098505455</item>
    </derivirana_varijabla>
  </DomainObject.Predmet.OstaliListFormatedOIB>
  <DomainObject.Predmet.OstaliListFormatedWithAdress>
    <izvorni_sadrzaj>
      <item>Ante Bogdanić, Hrvatskog Sokola 69, 10000 Zagreb</item>
    </izvorni_sadrzaj>
    <derivirana_varijabla naziv="DomainObject.Predmet.OstaliListFormatedWithAdress_1">
      <item>Ante Bogdanić, Hrvatskog Sokola 69, 10000 Zagreb</item>
    </derivirana_varijabla>
  </DomainObject.Predmet.OstaliListFormatedWithAdress>
  <DomainObject.Predmet.OstaliListFormatedWithAdressOIB>
    <izvorni_sadrzaj>
      <item>Ante Bogdanić, OIB 04098505455, Hrvatskog Sokola 69, 10000 Zagreb</item>
    </izvorni_sadrzaj>
    <derivirana_varijabla naziv="DomainObject.Predmet.OstaliListFormatedWithAdressOIB_1">
      <item>Ante Bogdanić, OIB 04098505455, Hrvatskog Sokola 69, 10000 Zagreb</item>
    </derivirana_varijabla>
  </DomainObject.Predmet.OstaliListFormatedWithAdressOIB>
  <DomainObject.Predmet.OstaliListNazivFormated>
    <izvorni_sadrzaj>
      <item>Ante Bogdanić</item>
    </izvorni_sadrzaj>
    <derivirana_varijabla naziv="DomainObject.Predmet.OstaliListNazivFormated_1">
      <item>Ante Bogdanić</item>
    </derivirana_varijabla>
  </DomainObject.Predmet.OstaliListNazivFormated>
  <DomainObject.Predmet.OstaliListNazivFormatedOIB>
    <izvorni_sadrzaj>
      <item>Ante Bogdanić, OIB 04098505455</item>
    </izvorni_sadrzaj>
    <derivirana_varijabla naziv="DomainObject.Predmet.OstaliListNazivFormatedOIB_1">
      <item>Ante Bogdanić, OIB 04098505455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Mihalić i dr.</izvorni_sadrzaj>
    <derivirana_varijabla naziv="DomainObject.Predmet.StrankaIDrugi_1">Danko Mihalić i dr.</derivirana_varijabla>
  </DomainObject.Predmet.StrankaIDrugi>
  <DomainObject.Predmet.ProtustrankaIDrugi>
    <izvorni_sadrzaj>ALBATROS MEDIA d.o.o. za marketing i poslovne usluge</izvorni_sadrzaj>
    <derivirana_varijabla naziv="DomainObject.Predmet.ProtustrankaIDrugi_1">ALBATROS MEDIA d.o.o. za marketing i poslovne usluge</derivirana_varijabla>
  </DomainObject.Predmet.ProtustrankaIDrugi>
  <DomainObject.Predmet.StrankaIDrugiAdressOIB>
    <izvorni_sadrzaj>Danko Mihalić, OIB 35416538506, Kralja Tomislava 7, 42223 Varaždinske Toplice i dr.</izvorni_sadrzaj>
    <derivirana_varijabla naziv="DomainObject.Predmet.StrankaIDrugiAdressOIB_1">Danko Mihalić, OIB 35416538506, Kralja Tomislava 7, 42223 Varaždinske Toplice i dr.</derivirana_varijabla>
  </DomainObject.Predmet.StrankaIDrugiAdressOIB>
  <DomainObject.Predmet.ProtustrankaIDrugiAdressOIB>
    <izvorni_sadrzaj>ALBATROS MEDIA d.o.o. za marketing i poslovne usluge, OIB 68582398450, Ilica 92, 10000 Zagreb</izvorni_sadrzaj>
    <derivirana_varijabla naziv="DomainObject.Predmet.ProtustrankaIDrugiAdressOIB_1">ALBATROS MEDIA d.o.o. za marketing i poslovne usluge, OIB 68582398450, Ilica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MEDIA d.o.o. za marketing i poslovne usluge</item>
      <item>Danko Mihalić</item>
      <item>Ante Bogdanić</item>
      <item>VJEROVNICI</item>
    </izvorni_sadrzaj>
    <derivirana_varijabla naziv="DomainObject.Predmet.SudioniciListNaziv_1">
      <item>ALBATROS MEDIA d.o.o. za marketing i poslovne usluge</item>
      <item>Danko Mihalić</item>
      <item>Ante Bogdanić</item>
      <item>VJEROVNICI</item>
    </derivirana_varijabla>
  </DomainObject.Predmet.SudioniciListNaziv>
  <DomainObject.Predmet.SudioniciListAdressOIB>
    <izvorni_sadrzaj>
      <item>ALBATROS MEDIA d.o.o. za marketing i poslovne usluge, OIB 68582398450, Ilica 92,10000 Zagreb</item>
      <item>Danko Mihalić, OIB 35416538506, Kralja Tomislava 7,42223 Varaždinske Toplice</item>
      <item>Ante Bogdanić, OIB 04098505455, Hrvatskog Sokola 69,10000 Zagreb</item>
      <item>VJEROVNICI</item>
    </izvorni_sadrzaj>
    <derivirana_varijabla naziv="DomainObject.Predmet.SudioniciListAdressOIB_1">
      <item>ALBATROS MEDIA d.o.o. za marketing i poslovne usluge, OIB 68582398450, Ilica 92,10000 Zagreb</item>
      <item>Danko Mihalić, OIB 35416538506, Kralja Tomislava 7,42223 Varaždinske Toplice</item>
      <item>Ante Bogdanić, OIB 04098505455, Hrvatskog Sokola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68582398450</item>
      <item>, OIB 35416538506</item>
      <item>, OIB 04098505455</item>
      <item>, OIB null</item>
    </izvorni_sadrzaj>
    <derivirana_varijabla naziv="DomainObject.Predmet.SudioniciListNazivOIB_1">
      <item>, OIB 68582398450</item>
      <item>, OIB 35416538506</item>
      <item>, OIB 04098505455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2071</properties:Characters>
  <properties:Lines>64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2016-09-22T12:54:00Z</dcterms:created>
  <dc:creator>gzubak</dc:creator>
  <cp:lastModifiedBy>Ivana Rogić</cp:lastModifiedBy>
  <cp:lastPrinted>2016-09-22T13:09:00Z</cp:lastPrinted>
  <dcterms:modified xmlns:xsi="http://www.w3.org/2001/XMLSchema-instance" xsi:type="dcterms:W3CDTF">2016-09-22T13:09:00Z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