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a4c1" w14:paraId="16fa4c1" w:rsidRDefault="00DF13F8" w:rsidP="00DF13F8" w:rsidR="00DF13F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F13F8" w:rsidP="00DF13F8" w:rsidR="00DF13F8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F13F8" w:rsidP="00DF13F8" w:rsidR="00DF13F8">
      <w:pPr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0575" cx="647700"/>
            <wp:effectExtent b="9525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3F8" w:rsidP="00DF13F8" w:rsidR="00DF13F8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>
        <w:rPr>
          <w:rFonts w:eastAsiaTheme="minorHAnsi" w:hAnsi="Times New Roman" w:ascii="Times New Roman"/>
          <w:b/>
          <w:sz w:val="24"/>
          <w:szCs w:val="24"/>
        </w:rPr>
        <w:t>Poslovni bro</w:t>
      </w:r>
      <w:r>
        <w:rPr>
          <w:rFonts w:eastAsiaTheme="minorHAnsi" w:hAnsi="Times New Roman" w:ascii="Times New Roman"/>
          <w:sz w:val="24"/>
          <w:szCs w:val="24"/>
        </w:rPr>
        <w:t xml:space="preserve">j </w:t>
      </w:r>
      <w:r>
        <w:rPr>
          <w:rFonts w:eastAsiaTheme="minorHAnsi" w:hAnsi="Times New Roman" w:ascii="Times New Roman"/>
          <w:b/>
          <w:sz w:val="24"/>
          <w:szCs w:val="24"/>
        </w:rPr>
        <w:t xml:space="preserve">44. St-330/17. </w:t>
      </w:r>
    </w:p>
    <w:p w:rsidRDefault="00DF13F8" w:rsidP="00DF13F8" w:rsidR="00DF13F8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DF13F8" w:rsidP="00DF13F8" w:rsidR="00DF13F8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DF13F8" w:rsidP="00DF13F8" w:rsidR="00DF13F8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DF13F8" w:rsidP="00DF13F8" w:rsidR="00DF13F8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DF13F8" w:rsidP="00DF13F8" w:rsidR="00DF13F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 po sucu pojedincu Nadi Nekić Plevko   povodom prijedloga predlagatelja Financijske agencije, Regionalni centar Zagreb, Zagreb, Trg svibanjskih žrtva 1995. 1, za pokretanjem stečajnog postupka nad dužnikom MEL</w:t>
      </w:r>
      <w:r w:rsidR="0036071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DRI j.d.o.o., za trgovinu i usluge, iz Sesveta, Rudolfa </w:t>
      </w:r>
      <w:proofErr w:type="spellStart"/>
      <w:r>
        <w:rPr>
          <w:rFonts w:hAnsi="Times New Roman" w:ascii="Times New Roman"/>
          <w:sz w:val="24"/>
          <w:szCs w:val="24"/>
        </w:rPr>
        <w:t>Matza</w:t>
      </w:r>
      <w:proofErr w:type="spellEnd"/>
      <w:r>
        <w:rPr>
          <w:rFonts w:hAnsi="Times New Roman" w:ascii="Times New Roman"/>
          <w:sz w:val="24"/>
          <w:szCs w:val="24"/>
        </w:rPr>
        <w:t xml:space="preserve"> 9,   OIB  11620508833,</w:t>
      </w:r>
      <w:r w:rsidR="00360712">
        <w:rPr>
          <w:rFonts w:hAnsi="Times New Roman" w:ascii="Times New Roman"/>
          <w:sz w:val="24"/>
          <w:szCs w:val="24"/>
        </w:rPr>
        <w:t xml:space="preserve"> radi: ispravka rješenja St-330/17. od 20. rujna 2017. g. , dana 27. listopada 2017. g.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DF13F8" w:rsidP="00360712" w:rsidR="00DF13F8" w:rsidRPr="0036071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360712" w:rsidP="00360712" w:rsidR="00360712">
      <w:pPr>
        <w:jc w:val="center"/>
        <w:rPr>
          <w:rFonts w:hAnsi="Times New Roman" w:ascii="Times New Roman"/>
          <w:szCs w:val="24"/>
        </w:rPr>
      </w:pPr>
    </w:p>
    <w:p w:rsidRDefault="00360712" w:rsidP="00360712" w:rsidR="0036071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 Ispravlja se rješenje ovog suda  St-330/17. od dana  20. rujna 2017. g.  u uvodu rješenja te u t. II izreke rješenja tako da  tako da umjesto</w:t>
      </w:r>
    </w:p>
    <w:p w:rsidRDefault="00360712" w:rsidP="00360712" w:rsidR="00360712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 MELARDI  j.d.o.o. "</w:t>
      </w:r>
    </w:p>
    <w:p w:rsidRDefault="00360712" w:rsidP="00360712" w:rsidR="00360712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360712" w:rsidP="00360712" w:rsidR="0036071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treba pisati </w:t>
      </w:r>
    </w:p>
    <w:p w:rsidRDefault="00360712" w:rsidP="00360712" w:rsidR="003607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0712" w:rsidP="00360712" w:rsidR="00360712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"   MELADRI  j.d.o.o. "</w:t>
      </w:r>
    </w:p>
    <w:p w:rsidRDefault="00360712" w:rsidP="00360712" w:rsidR="003607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0712" w:rsidP="00360712" w:rsidR="0036071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II U preostalom dijelu rješenje St-330/17. od 20. rujna 2017. g.  ostaje neizmijenjeno. </w:t>
      </w:r>
    </w:p>
    <w:p w:rsidRDefault="00360712" w:rsidP="00360712" w:rsidR="003607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0712" w:rsidP="00360712" w:rsidR="00360712" w:rsidRPr="00360712">
      <w:pPr>
        <w:ind w:left="360"/>
        <w:rPr>
          <w:rFonts w:hAnsi="Times New Roman" w:ascii="Times New Roman"/>
          <w:b/>
          <w:szCs w:val="24"/>
        </w:rPr>
      </w:pPr>
      <w:r w:rsidRPr="00360712">
        <w:rPr>
          <w:rFonts w:hAnsi="Times New Roman" w:ascii="Times New Roman"/>
          <w:b/>
          <w:szCs w:val="24"/>
        </w:rPr>
        <w:t xml:space="preserve">                                                    </w:t>
      </w:r>
      <w:r>
        <w:rPr>
          <w:rFonts w:hAnsi="Times New Roman" w:ascii="Times New Roman"/>
          <w:b/>
          <w:szCs w:val="24"/>
        </w:rPr>
        <w:t xml:space="preserve">        </w:t>
      </w:r>
      <w:r w:rsidRPr="00360712">
        <w:rPr>
          <w:rFonts w:hAnsi="Times New Roman" w:ascii="Times New Roman"/>
          <w:b/>
          <w:szCs w:val="24"/>
        </w:rPr>
        <w:t>Obrazloženje</w:t>
      </w:r>
    </w:p>
    <w:p w:rsidRDefault="00360712" w:rsidP="00360712" w:rsidR="00360712">
      <w:pPr>
        <w:jc w:val="both"/>
        <w:rPr>
          <w:rFonts w:hAnsi="Times New Roman" w:ascii="Times New Roman"/>
          <w:szCs w:val="24"/>
        </w:rPr>
      </w:pPr>
    </w:p>
    <w:p w:rsidRDefault="00360712" w:rsidP="00360712" w:rsidR="003607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Radi očite  omaške u pisanju rješenja St-330/17. od dana 20. rujna 2017.   pogrešno je u uvodu te u t.  II  istog naznačena tvrtka stečajnog dužnika, slijedom čega je temeljem odredbe čl. 347 Zakona o parničnom postupku vezano uz čl.  10  Stečajnog zakona odlučeno kao u izreci rješenja. </w:t>
      </w:r>
    </w:p>
    <w:p w:rsidRDefault="00DF13F8" w:rsidP="00360712" w:rsidR="00DF13F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360712" w:rsidP="00DF13F8" w:rsidR="00DF13F8">
      <w:pPr>
        <w:overflowPunct w:val="false"/>
        <w:autoSpaceDE w:val="false"/>
        <w:autoSpaceDN w:val="false"/>
        <w:adjustRightInd w:val="false"/>
        <w:ind w:firstLine="720" w:left="2112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 27</w:t>
      </w:r>
      <w:r w:rsidR="00DF13F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listopada </w:t>
      </w:r>
      <w:r w:rsidR="00DF13F8">
        <w:rPr>
          <w:rFonts w:hAnsi="Times New Roman" w:ascii="Times New Roman"/>
          <w:sz w:val="24"/>
          <w:szCs w:val="24"/>
        </w:rPr>
        <w:t xml:space="preserve"> 2017. g</w:t>
      </w:r>
      <w:r>
        <w:rPr>
          <w:rFonts w:hAnsi="Times New Roman" w:ascii="Times New Roman"/>
          <w:sz w:val="24"/>
          <w:szCs w:val="24"/>
        </w:rPr>
        <w:t xml:space="preserve">. </w:t>
      </w:r>
      <w:r w:rsidR="00DF13F8">
        <w:rPr>
          <w:rFonts w:hAnsi="Times New Roman" w:ascii="Times New Roman"/>
          <w:sz w:val="24"/>
          <w:szCs w:val="24"/>
        </w:rPr>
        <w:t xml:space="preserve">   </w:t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SUDAC:</w:t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360712">
        <w:rPr>
          <w:rFonts w:hAnsi="Times New Roman" w:ascii="Times New Roman"/>
          <w:sz w:val="24"/>
          <w:szCs w:val="24"/>
        </w:rPr>
        <w:t>Nada Nekić Plevko</w:t>
      </w:r>
      <w:r w:rsidR="00D53AA9">
        <w:rPr>
          <w:rFonts w:hAnsi="Times New Roman" w:ascii="Times New Roman"/>
          <w:sz w:val="24"/>
          <w:szCs w:val="24"/>
        </w:rPr>
        <w:t>, v.r.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DF13F8" w:rsidP="00360712" w:rsidR="00DF13F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DF13F8" w:rsidP="00DF13F8" w:rsidR="00DF13F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DF13F8" w:rsidP="00DF13F8" w:rsidR="00DF13F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RH.</w:t>
      </w:r>
    </w:p>
    <w:p w:rsidRDefault="00D53AA9" w:rsidR="00D53AA9">
      <w:pPr>
        <w:jc w:val="right"/>
        <w:rPr>
          <w:rFonts w:hAnsi="Arial" w:ascii="Arial"/>
          <w:sz w:val="18"/>
          <w:szCs w:val="18"/>
        </w:rPr>
      </w:pPr>
    </w:p>
    <w:p w:rsidRDefault="00D53AA9" w:rsidR="00D53AA9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D53AA9" w:rsidR="00D53AA9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D53AA9" w:rsidR="00D53AA9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D53AA9" w:rsidP="00DF13F8" w:rsidR="00D53AA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sectPr w:rsidR="00D53A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F16156"/>
    <w:multiLevelType w:val="hybridMultilevel"/>
    <w:tmpl w:val="02BAF464"/>
    <w:lvl w:tplc="136EB778" w:ilvl="0">
      <w:start w:val="1"/>
      <w:numFmt w:val="upperRoman"/>
      <w:lvlText w:val="%1.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3F8"/>
    <w:rsid w:val="00360712"/>
    <w:rsid w:val="0068655F"/>
    <w:rsid w:val="00716D1D"/>
    <w:rsid w:val="0094077F"/>
    <w:rsid w:val="00BF583F"/>
    <w:rsid w:val="00D53AA9"/>
    <w:rsid w:val="00DF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13F8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13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13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3F8"/>
    <w:rPr>
      <w:rFonts w:cs="Tahoma" w:eastAsia="Times New Roman" w:hAnsi="Tahoma" w:ascii="Tahoma"/>
      <w:sz w:val="16"/>
      <w:szCs w:val="16"/>
      <w:lang w:eastAsia="hr-HR"/>
    </w:rPr>
  </w:style>
  <w:style w:customStyle="true" w:styleId="BodyText21" w:type="paragraph">
    <w:name w:val="Body Text 21"/>
    <w:basedOn w:val="Normal"/>
    <w:rsid w:val="00360712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1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D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13F8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13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1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3F8"/>
    <w:rPr>
      <w:rFonts w:ascii="Tahoma" w:cs="Tahoma" w:eastAsia="Times New Roman" w:hAnsi="Tahoma"/>
      <w:sz w:val="16"/>
      <w:szCs w:val="16"/>
      <w:lang w:eastAsia="hr-HR"/>
    </w:rPr>
  </w:style>
  <w:style w:customStyle="1" w:styleId="BodyText21" w:type="paragraph">
    <w:name w:val="Body Text 21"/>
    <w:basedOn w:val="Normal"/>
    <w:rsid w:val="00360712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1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D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73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11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St-330/2017-13</izvorni_sadrzaj>
    <derivirana_varijabla naziv="DomainObject.Oznaka_1">St-330/2017-13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MELADRI j.d.o.o. za trgovinu i usluge zastupanog po punomoćniku Andrea Lučić</izvorni_sadrzaj>
    <derivirana_varijabla naziv="DomainObject.Predmet.ProtustrankaFormated_1">  MELADRI j.d.o.o. za trgovinu i usluge zastupanog po punomoćniku Andrea Lučić</derivirana_varijabla>
  </DomainObject.Predmet.ProtustrankaFormated>
  <DomainObject.Predmet.ProtustrankaFormatedOIB>
    <izvorni_sadrzaj>  MELADRI j.d.o.o. za trgovinu i usluge, OIB 11620508833 zastupanog po punomoćniku Andrea Lučić</izvorni_sadrzaj>
    <derivirana_varijabla naziv="DomainObject.Predmet.ProtustrankaFormatedOIB_1">  MELADRI j.d.o.o. za trgovinu i usluge, OIB 11620508833 zastupanog po punomoćniku Andrea Lučić</derivirana_varijabla>
  </DomainObject.Predmet.ProtustrankaFormatedOIB>
  <DomainObject.Predmet.ProtustrankaFormatedWithAdress>
    <izvorni_sadrzaj> MELADRI j.d.o.o. za trgovinu i usluge, Rudolfa Matza 9, 10360 Sesvete zastupanog po punomoćniku Andrea Lučić</izvorni_sadrzaj>
    <derivirana_varijabla naziv="DomainObject.Predmet.ProtustrankaFormatedWithAdress_1"> MELADRI j.d.o.o. za trgovinu i usluge, Rudolfa Matza 9, 10360 Sesvete zastupanog po punomoćniku Andrea Lučić</derivirana_varijabla>
  </DomainObject.Predmet.ProtustrankaFormatedWithAdress>
  <DomainObject.Predmet.ProtustrankaFormatedWithAdressOIB>
    <izvorni_sadrzaj> MELADRI j.d.o.o. za trgovinu i usluge, OIB 11620508833, Rudolfa Matza 9, 10360 Sesvete zastupanog po punomoćniku Andrea Lučić</izvorni_sadrzaj>
    <derivirana_varijabla naziv="DomainObject.Predmet.ProtustrankaFormatedWithAdressOIB_1"> MELADRI j.d.o.o. za trgovinu i usluge, OIB 11620508833, Rudolfa Matza 9, 10360 Sesvete zastupanog po punomoćniku Andrea Lučić</derivirana_varijabla>
  </DomainObject.Predmet.ProtustrankaFormatedWithAdressOIB>
  <DomainObject.Predmet.ProtustrankaWithAdress>
    <izvorni_sadrzaj>MELADRI j.d.o.o. za trgovinu i usluge Rudolfa Matza 9, 10360 Sesvete</izvorni_sadrzaj>
    <derivirana_varijabla naziv="DomainObject.Predmet.ProtustrankaWithAdress_1">MELADRI j.d.o.o. za trgovinu i usluge Rudolfa Matza 9, 10360 Sesvete</derivirana_varijabla>
  </DomainObject.Predmet.ProtustrankaWithAdress>
  <DomainObject.Predmet.ProtustrankaWithAdressOIB>
    <izvorni_sadrzaj>MELADRI j.d.o.o. za trgovinu i usluge, OIB 11620508833, Rudolfa Matza 9, 10360 Sesvete</izvorni_sadrzaj>
    <derivirana_varijabla naziv="DomainObject.Predmet.ProtustrankaWithAdressOIB_1">MELADRI j.d.o.o. za trgovinu i usluge, OIB 11620508833, Rudolfa Matza 9, 10360 Sesvete</derivirana_varijabla>
  </DomainObject.Predmet.ProtustrankaWithAdressOIB>
  <DomainObject.Predmet.ProtustrankaNazivFormated>
    <izvorni_sadrzaj>MELADRI j.d.o.o. za trgovinu i usluge</izvorni_sadrzaj>
    <derivirana_varijabla naziv="DomainObject.Predmet.ProtustrankaNazivFormated_1">MELADRI j.d.o.o. za trgovinu i usluge</derivirana_varijabla>
  </DomainObject.Predmet.ProtustrankaNazivFormated>
  <DomainObject.Predmet.ProtustrankaNazivFormatedOIB>
    <izvorni_sadrzaj>MELADRI j.d.o.o. za trgovinu i usluge, OIB 11620508833</izvorni_sadrzaj>
    <derivirana_varijabla naziv="DomainObject.Predmet.ProtustrankaNazivFormatedOIB_1">MELADRI j.d.o.o. za trgovinu i usluge, OIB 11620508833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MELADRI j.d.o.o. za trgovinu i usluge zastupanog po punomoćniku Andrea Lučić</item>
    </izvorni_sadrzaj>
    <derivirana_varijabla naziv="DomainObject.Predmet.ProtuStrankaListFormated_1">
      <item>MELADRI j.d.o.o. za trgovinu i usluge zastupanog po punomoćniku Andrea Lučić</item>
    </derivirana_varijabla>
  </DomainObject.Predmet.ProtuStrankaListFormated>
  <DomainObject.Predmet.ProtuStrankaListFormatedOIB>
    <izvorni_sadrzaj>
      <item>MELADRI j.d.o.o. za trgovinu i usluge, OIB 11620508833 zastupanog po punomoćniku Andrea Lučić</item>
    </izvorni_sadrzaj>
    <derivirana_varijabla naziv="DomainObject.Predmet.ProtuStrankaListFormatedOIB_1">
      <item>MELADRI j.d.o.o. za trgovinu i usluge, OIB 11620508833 zastupanog po punomoćniku Andrea Lučić</item>
    </derivirana_varijabla>
  </DomainObject.Predmet.ProtuStrankaListFormatedOIB>
  <DomainObject.Predmet.ProtuStrankaListFormatedWithAdress>
    <izvorni_sadrzaj>
      <item>MELADRI j.d.o.o. za trgovinu i usluge, Rudolfa Matza 9, 10360 Sesvete zastupanog po punomoćniku Andrea Lučić</item>
    </izvorni_sadrzaj>
    <derivirana_varijabla naziv="DomainObject.Predmet.ProtuStrankaListFormatedWithAdress_1">
      <item>MELADRI j.d.o.o. za trgovinu i usluge, Rudolfa Matza 9, 10360 Sesvete zastupanog po punomoćniku Andrea Lučić</item>
    </derivirana_varijabla>
  </DomainObject.Predmet.ProtuStrankaListFormatedWithAdress>
  <DomainObject.Predmet.ProtuStrankaListFormatedWithAdressOIB>
    <izvorni_sadrzaj>
      <item>MELADRI j.d.o.o. za trgovinu i usluge, OIB 11620508833, Rudolfa Matza 9, 10360 Sesvete zastupanog po punomoćniku Andrea Lučić</item>
    </izvorni_sadrzaj>
    <derivirana_varijabla naziv="DomainObject.Predmet.ProtuStrankaListFormatedWithAdressOIB_1">
      <item>MELADRI j.d.o.o. za trgovinu i usluge, OIB 11620508833, Rudolfa Matza 9, 10360 Sesvete zastupanog po punomoćniku Andrea Lučić</item>
    </derivirana_varijabla>
  </DomainObject.Predmet.ProtuStrankaListFormatedWithAdressOIB>
  <DomainObject.Predmet.ProtuStrankaListNazivFormated>
    <izvorni_sadrzaj>
      <item>MELADRI j.d.o.o. za trgovinu i usluge</item>
    </izvorni_sadrzaj>
    <derivirana_varijabla naziv="DomainObject.Predmet.ProtuStrankaListNazivFormated_1">
      <item>MELADRI j.d.o.o. za trgovinu i usluge</item>
    </derivirana_varijabla>
  </DomainObject.Predmet.ProtuStrankaListNazivFormated>
  <DomainObject.Predmet.ProtuStrankaListNazivFormatedOIB>
    <izvorni_sadrzaj>
      <item>MELADRI j.d.o.o. za trgovinu i usluge, OIB 11620508833</item>
    </izvorni_sadrzaj>
    <derivirana_varijabla naziv="DomainObject.Predmet.ProtuStrankaListNazivFormatedOIB_1">
      <item>MELADRI j.d.o.o. za trgovinu i usluge, OIB 11620508833</item>
    </derivirana_varijabla>
  </DomainObject.Predmet.ProtuStrankaListNazivFormatedOIB>
  <DomainObject.Predmet.OstaliListFormated>
    <izvorni_sadrzaj>
      <item>Andrea Lučić punomoćnik sudionika u postupku MELADRI j.d.o.o. za trgovinu i usluge</item>
    </izvorni_sadrzaj>
    <derivirana_varijabla naziv="DomainObject.Predmet.OstaliListFormated_1">
      <item>Andrea Lučić punomoćnik sudionika u postupku MELADRI j.d.o.o. za trgovinu i usluge</item>
    </derivirana_varijabla>
  </DomainObject.Predmet.OstaliListFormated>
  <DomainObject.Predmet.OstaliListFormatedOIB>
    <izvorni_sadrzaj>
      <item>Andrea Lučić, OIB 54511454319 punomoćnik sudionika u postupku MELADRI j.d.o.o. za trgovinu i usluge</item>
    </izvorni_sadrzaj>
    <derivirana_varijabla naziv="DomainObject.Predmet.OstaliListFormatedOIB_1">
      <item>Andrea Lučić, OIB 54511454319 punomoćnik sudionika u postupku MELADRI j.d.o.o. za trgovinu i usluge</item>
    </derivirana_varijabla>
  </DomainObject.Predmet.OstaliListFormatedOIB>
  <DomainObject.Predmet.OstaliListFormatedWithAdress>
    <izvorni_sadrzaj>
      <item>Andrea Lučić, Ul. Rudolfa Matza 9, 10360 Sesvete punomoćnik sudionika u postupku MELADRI j.d.o.o. za trgovinu i usluge</item>
    </izvorni_sadrzaj>
    <derivirana_varijabla naziv="DomainObject.Predmet.OstaliListFormatedWithAdress_1">
      <item>Andrea Lučić, Ul. Rudolfa Matza 9, 10360 Sesvete punomoćnik sudionika u postupku MELADRI j.d.o.o. za trgovinu i usluge</item>
    </derivirana_varijabla>
  </DomainObject.Predmet.OstaliListFormatedWithAdress>
  <DomainObject.Predmet.OstaliListFormatedWithAdressOIB>
    <izvorni_sadrzaj>
      <item>Andrea Lučić, OIB 54511454319, Ul. Rudolfa Matza 9, 10360 Sesvete punomoćnik sudionika u postupku MELADRI j.d.o.o. za trgovinu i usluge</item>
    </izvorni_sadrzaj>
    <derivirana_varijabla naziv="DomainObject.Predmet.OstaliListFormatedWithAdressOIB_1">
      <item>Andrea Lučić, OIB 54511454319, Ul. Rudolfa Matza 9, 10360 Sesvete punomoćnik sudionika u postupku MELADRI j.d.o.o. za trgovinu i usluge</item>
    </derivirana_varijabla>
  </DomainObject.Predmet.OstaliListFormatedWithAdressOIB>
  <DomainObject.Predmet.OstaliListNazivFormated>
    <izvorni_sadrzaj>
      <item>Andrea Lučić</item>
    </izvorni_sadrzaj>
    <derivirana_varijabla naziv="DomainObject.Predmet.OstaliListNazivFormated_1">
      <item>Andrea Lučić</item>
    </derivirana_varijabla>
  </DomainObject.Predmet.OstaliListNazivFormated>
  <DomainObject.Predmet.OstaliListNazivFormatedOIB>
    <izvorni_sadrzaj>
      <item>Andrea Lučić, OIB 54511454319</item>
    </izvorni_sadrzaj>
    <derivirana_varijabla naziv="DomainObject.Predmet.OstaliListNazivFormatedOIB_1">
      <item>Andrea Lučić, OIB 54511454319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St-330/2017-13</izvorni_sadrzaj>
    <derivirana_varijabla naziv="DomainObject.PoslovniBrojDokumenta_1">St-330/2017-13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MELADRI j.d.o.o. za trgovinu i usluge</izvorni_sadrzaj>
    <derivirana_varijabla naziv="DomainObject.Predmet.ProtustrankaIDrugi_1">MELADRI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MELADRI j.d.o.o. za trgovinu i usluge, OIB 11620508833, Rudolfa Matza 9, 10360 Sesvete</izvorni_sadrzaj>
    <derivirana_varijabla naziv="DomainObject.Predmet.ProtustrankaIDrugiAdressOIB_1">MELADRI j.d.o.o. za trgovinu i usluge, OIB 11620508833, Rudolfa Matza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MELADRI j.d.o.o. za trgovinu i usluge</item>
      <item>Andrea Lučić</item>
    </izvorni_sadrzaj>
    <derivirana_varijabla naziv="DomainObject.Predmet.SudioniciListNaziv_1">
      <item>FINA Regionalni centar Zagreb</item>
      <item>MELADRI j.d.o.o. za trgovinu i usluge</item>
      <item>Andrea Lučić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izvorni_sadrzaj>
    <derivirana_varijabla naziv="DomainObject.Predmet.SudioniciListAdressOIB_1"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11620508833</item>
      <item>, OIB 54511454319</item>
    </izvorni_sadrzaj>
    <derivirana_varijabla naziv="DomainObject.Predmet.SudioniciListNazivOIB_1">
      <item>, OIB 85821130368</item>
      <item>, OIB 11620508833</item>
      <item>, OIB 54511454319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1201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2017-10-27T12:34:00Z</dcterms:created>
  <dc:creator>Nada Nekić Plevko</dc:creator>
  <cp:lastModifiedBy>Jasna Mirt</cp:lastModifiedBy>
  <cp:lastPrinted>2017-10-27T12:44:00Z</cp:lastPrinted>
  <dcterms:modified xmlns:xsi="http://www.w3.org/2001/XMLSchema-instance" xsi:type="dcterms:W3CDTF">2017-10-27T12:44:00Z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St-330/2017-13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