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4d6a1" w14:paraId="854d6a1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63014">
        <w:rPr>
          <w:rFonts w:cs="Times New Roman" w:eastAsia="Times New Roman" w:hAnsi="Times New Roman" w:ascii="Times New Roman"/>
          <w:sz w:val="24"/>
          <w:szCs w:val="24"/>
          <w:lang w:eastAsia="hr-HR"/>
        </w:rPr>
        <w:t>gre</w:t>
      </w:r>
      <w:r w:rsidR="0028099D">
        <w:rPr>
          <w:rFonts w:cs="Times New Roman" w:eastAsia="Times New Roman" w:hAnsi="Times New Roman" w:ascii="Times New Roman"/>
          <w:sz w:val="24"/>
          <w:szCs w:val="24"/>
          <w:lang w:eastAsia="hr-HR"/>
        </w:rPr>
        <w:t>b, Amruševa 2/II</w:t>
      </w:r>
      <w:r w:rsidR="0028099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8099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28099D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81.St-8469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8099D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St-8469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06035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. lipnja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8099D">
        <w:rPr>
          <w:rFonts w:cs="Times New Roman" w:eastAsia="Times New Roman" w:hAnsi="Times New Roman" w:ascii="Times New Roman"/>
          <w:sz w:val="24"/>
          <w:szCs w:val="24"/>
          <w:lang w:eastAsia="hr-HR"/>
        </w:rPr>
        <w:t>OBRTNIČKA ZADRUGA SUVENIR - SISAK, Lekenik, Zagrebačka 113, MBS:120006053, OIB:76392238606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>01. rujna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28099D">
        <w:rPr>
          <w:rFonts w:cs="Times New Roman" w:eastAsia="Times New Roman" w:hAnsi="Times New Roman" w:ascii="Times New Roman"/>
          <w:sz w:val="24"/>
          <w:szCs w:val="24"/>
          <w:lang w:eastAsia="hr-HR"/>
        </w:rPr>
        <w:t>2.233.23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kn.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06035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lipnja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200" w:val="center"/>
        </w:tabs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Mario Žišković</w:t>
      </w:r>
      <w:r w:rsidR="00FE37B5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FE37B5" w:rsidP="00FE37B5" w:rsidR="00FE37B5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FE37B5" w:rsidP="00FE37B5" w:rsidR="00FE37B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FE37B5" w:rsidP="008C712F" w:rsidR="00FE37B5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60352"/>
    <w:rsid w:val="001F53E5"/>
    <w:rsid w:val="0028099D"/>
    <w:rsid w:val="00290A4B"/>
    <w:rsid w:val="002B63E9"/>
    <w:rsid w:val="003A3787"/>
    <w:rsid w:val="003D0369"/>
    <w:rsid w:val="00890C6F"/>
    <w:rsid w:val="008C712F"/>
    <w:rsid w:val="00973A37"/>
    <w:rsid w:val="00A04FCB"/>
    <w:rsid w:val="00AE0C19"/>
    <w:rsid w:val="00B519FA"/>
    <w:rsid w:val="00BD20BD"/>
    <w:rsid w:val="00BD2AAE"/>
    <w:rsid w:val="00D307D7"/>
    <w:rsid w:val="00D63014"/>
    <w:rsid w:val="00FE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035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6035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37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37B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E37B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E37B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E37B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6035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6035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E37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37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E37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E37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E37B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7733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8469</izvorni_sadrzaj>
    <derivirana_varijabla naziv="DomainObject.Predmet.Broj_1">8469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St-8469/2015</izvorni_sadrzaj>
    <derivirana_varijabla naziv="DomainObject.Predmet.OznakaBroj_1">St-8469/2015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Obrtnička zadruga SUVENIR-Sisak, zadruga za izradu i prodaju svih vrsta suvenira, umjetnina i ručnog rada sa područja Sisačk</izvorni_sadrzaj>
    <derivirana_varijabla naziv="DomainObject.Predmet.ProtustrankaFormated_1">  Obrtnička zadruga SUVENIR-Sisak, zadruga za izradu i prodaju svih vrsta suvenira, umjetnina i ručnog rada sa područja Sisačk</derivirana_varijabla>
  </DomainObject.Predmet.ProtustrankaFormated>
  <DomainObject.Predmet.ProtustrankaFormatedOIB>
    <izvorni_sadrzaj>  Obrtnička zadruga SUVENIR-Sisak, zadruga za izradu i prodaju svih vrsta suvenira, umjetnina i ručnog rada sa područja Sisačk, OIB 76392238606</izvorni_sadrzaj>
    <derivirana_varijabla naziv="DomainObject.Predmet.ProtustrankaFormatedOIB_1">  Obrtnička zadruga SUVENIR-Sisak, zadruga za izradu i prodaju svih vrsta suvenira, umjetnina i ručnog rada sa područja Sisačk, OIB 76392238606</derivirana_varijabla>
  </DomainObject.Predmet.ProtustrankaFormatedOIB>
  <DomainObject.Predmet.ProtustrankaFormatedWithAdress>
    <izvorni_sadrzaj> Obrtnička zadruga SUVENIR-Sisak, zadruga za izradu i prodaju svih vrsta suvenira, umjetnina i ručnog rada sa područja Sisačk, Zagrebačka 113, 44272 Lekenik</izvorni_sadrzaj>
    <derivirana_varijabla naziv="DomainObject.Predmet.ProtustrankaFormatedWithAdress_1"> Obrtnička zadruga SUVENIR-Sisak, zadruga za izradu i prodaju svih vrsta suvenira, umjetnina i ručnog rada sa područja Sisačk, Zagrebačka 113, 44272 Lekenik</derivirana_varijabla>
  </DomainObject.Predmet.ProtustrankaFormatedWithAdress>
  <DomainObject.Predmet.ProtustrankaFormatedWithAdressOIB>
    <izvorni_sadrzaj> Obrtnička zadruga SUVENIR-Sisak, zadruga za izradu i prodaju svih vrsta suvenira, umjetnina i ručnog rada sa područja Sisačk, OIB 76392238606, Zagrebačka 113, 44272 Lekenik</izvorni_sadrzaj>
    <derivirana_varijabla naziv="DomainObject.Predmet.ProtustrankaFormatedWithAdressOIB_1"> Obrtnička zadruga SUVENIR-Sisak, zadruga za izradu i prodaju svih vrsta suvenira, umjetnina i ručnog rada sa područja Sisačk, OIB 76392238606, Zagrebačka 113, 44272 Lekenik</derivirana_varijabla>
  </DomainObject.Predmet.ProtustrankaFormatedWithAdressOIB>
  <DomainObject.Predmet.ProtustrankaWithAdress>
    <izvorni_sadrzaj>Obrtnička zadruga SUVENIR-Sisak, zadruga za izradu i prodaju svih vrsta suvenira, umjetnina i ručnog rada sa područja Sisačk Zagrebačka 113, 44272 Lekenik</izvorni_sadrzaj>
    <derivirana_varijabla naziv="DomainObject.Predmet.ProtustrankaWithAdress_1">Obrtnička zadruga SUVENIR-Sisak, zadruga za izradu i prodaju svih vrsta suvenira, umjetnina i ručnog rada sa područja Sisačk Zagrebačka 113, 44272 Lekenik</derivirana_varijabla>
  </DomainObject.Predmet.ProtustrankaWithAdress>
  <DomainObject.Predmet.ProtustrankaWithAdressOIB>
    <izvorni_sadrzaj>Obrtnička zadruga SUVENIR-Sisak, zadruga za izradu i prodaju svih vrsta suvenira, umjetnina i ručnog rada sa područja Sisačk, OIB 76392238606, Zagrebačka 113, 44272 Lekenik</izvorni_sadrzaj>
    <derivirana_varijabla naziv="DomainObject.Predmet.ProtustrankaWithAdressOIB_1">Obrtnička zadruga SUVENIR-Sisak, zadruga za izradu i prodaju svih vrsta suvenira, umjetnina i ručnog rada sa područja Sisačk, OIB 76392238606, Zagrebačka 113, 44272 Lekenik</derivirana_varijabla>
  </DomainObject.Predmet.ProtustrankaWithAdressOIB>
  <DomainObject.Predmet.ProtustrankaNazivFormated>
    <izvorni_sadrzaj>Obrtnička zadruga SUVENIR-Sisak, zadruga za izradu i prodaju svih vrsta suvenira, umjetnina i ručnog rada sa područja Sisačk</izvorni_sadrzaj>
    <derivirana_varijabla naziv="DomainObject.Predmet.ProtustrankaNazivFormated_1">Obrtnička zadruga SUVENIR-Sisak, zadruga za izradu i prodaju svih vrsta suvenira, umjetnina i ručnog rada sa područja Sisačk</derivirana_varijabla>
  </DomainObject.Predmet.ProtustrankaNazivFormated>
  <DomainObject.Predmet.ProtustrankaNazivFormatedOIB>
    <izvorni_sadrzaj>Obrtnička zadruga SUVENIR-Sisak, zadruga za izradu i prodaju svih vrsta suvenira, umjetnina i ručnog rada sa područja Sisačk, OIB 76392238606</izvorni_sadrzaj>
    <derivirana_varijabla naziv="DomainObject.Predmet.ProtustrankaNazivFormatedOIB_1">Obrtnička zadruga SUVENIR-Sisak, zadruga za izradu i prodaju svih vrsta suvenira, umjetnina i ručnog rada sa područja Sisačk, OIB 76392238606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Obrtnička zadruga SUVENIR-Sisak, zadruga za izradu i prodaju svih vrsta suvenira, umjetnina i ručnog rada sa područja Sisačk</item>
    </izvorni_sadrzaj>
    <derivirana_varijabla naziv="DomainObject.Predmet.ProtuStrankaListFormated_1">
      <item>Obrtnička zadruga SUVENIR-Sisak, zadruga za izradu i prodaju svih vrsta suvenira, umjetnina i ručnog rada sa područja Sisačk</item>
    </derivirana_varijabla>
  </DomainObject.Predmet.ProtuStrankaListFormated>
  <DomainObject.Predmet.ProtuStrankaListFormatedOIB>
    <izvorni_sadrzaj>
      <item>Obrtnička zadruga SUVENIR-Sisak, zadruga za izradu i prodaju svih vrsta suvenira, umjetnina i ručnog rada sa područja Sisačk, OIB 76392238606</item>
    </izvorni_sadrzaj>
    <derivirana_varijabla naziv="DomainObject.Predmet.ProtuStrankaListFormatedOIB_1">
      <item>Obrtnička zadruga SUVENIR-Sisak, zadruga za izradu i prodaju svih vrsta suvenira, umjetnina i ručnog rada sa područja Sisačk, OIB 76392238606</item>
    </derivirana_varijabla>
  </DomainObject.Predmet.ProtuStrankaListFormatedOIB>
  <DomainObject.Predmet.ProtuStrankaListFormatedWithAdress>
    <izvorni_sadrzaj>
      <item>Obrtnička zadruga SUVENIR-Sisak, zadruga za izradu i prodaju svih vrsta suvenira, umjetnina i ručnog rada sa područja Sisačk, Zagrebačka 113, 44272 Lekenik</item>
    </izvorni_sadrzaj>
    <derivirana_varijabla naziv="DomainObject.Predmet.ProtuStrankaListFormatedWithAdress_1">
      <item>Obrtnička zadruga SUVENIR-Sisak, zadruga za izradu i prodaju svih vrsta suvenira, umjetnina i ručnog rada sa područja Sisačk, Zagrebačka 113, 44272 Lekenik</item>
    </derivirana_varijabla>
  </DomainObject.Predmet.ProtuStrankaListFormatedWithAdress>
  <DomainObject.Predmet.ProtuStrankaListFormatedWithAdressOIB>
    <izvorni_sadrzaj>
      <item>Obrtnička zadruga SUVENIR-Sisak, zadruga za izradu i prodaju svih vrsta suvenira, umjetnina i ručnog rada sa područja Sisačk, OIB 76392238606, Zagrebačka 113, 44272 Lekenik</item>
    </izvorni_sadrzaj>
    <derivirana_varijabla naziv="DomainObject.Predmet.ProtuStrankaListFormatedWithAdressOIB_1">
      <item>Obrtnička zadruga SUVENIR-Sisak, zadruga za izradu i prodaju svih vrsta suvenira, umjetnina i ručnog rada sa područja Sisačk, OIB 76392238606, Zagrebačka 113, 44272 Lekenik</item>
    </derivirana_varijabla>
  </DomainObject.Predmet.ProtuStrankaListFormatedWithAdressOIB>
  <DomainObject.Predmet.ProtuStrankaListNazivFormated>
    <izvorni_sadrzaj>
      <item>Obrtnička zadruga SUVENIR-Sisak, zadruga za izradu i prodaju svih vrsta suvenira, umjetnina i ručnog rada sa područja Sisačk</item>
    </izvorni_sadrzaj>
    <derivirana_varijabla naziv="DomainObject.Predmet.ProtuStrankaListNazivFormated_1">
      <item>Obrtnička zadruga SUVENIR-Sisak, zadruga za izradu i prodaju svih vrsta suvenira, umjetnina i ručnog rada sa područja Sisačk</item>
    </derivirana_varijabla>
  </DomainObject.Predmet.ProtuStrankaListNazivFormated>
  <DomainObject.Predmet.ProtuStrankaListNazivFormatedOIB>
    <izvorni_sadrzaj>
      <item>Obrtnička zadruga SUVENIR-Sisak, zadruga za izradu i prodaju svih vrsta suvenira, umjetnina i ručnog rada sa područja Sisačk, OIB 76392238606</item>
    </izvorni_sadrzaj>
    <derivirana_varijabla naziv="DomainObject.Predmet.ProtuStrankaListNazivFormatedOIB_1">
      <item>Obrtnička zadruga SUVENIR-Sisak, zadruga za izradu i prodaju svih vrsta suvenira, umjetnina i ručnog rada sa područja Sisačk, OIB 76392238606</item>
    </derivirana_varijabla>
  </DomainObject.Predmet.ProtuStrankaListNazivFormatedOIB>
  <DomainObject.Predmet.OstaliListFormated>
    <izvorni_sadrzaj>
      <item>Željko Acs</item>
    </izvorni_sadrzaj>
    <derivirana_varijabla naziv="DomainObject.Predmet.OstaliListFormated_1">
      <item>Željko Acs</item>
    </derivirana_varijabla>
  </DomainObject.Predmet.OstaliListFormated>
  <DomainObject.Predmet.OstaliListFormatedOIB>
    <izvorni_sadrzaj>
      <item>Željko Acs, OIB 57874999062</item>
    </izvorni_sadrzaj>
    <derivirana_varijabla naziv="DomainObject.Predmet.OstaliListFormatedOIB_1">
      <item>Željko Acs, OIB 57874999062</item>
    </derivirana_varijabla>
  </DomainObject.Predmet.OstaliListFormatedOIB>
  <DomainObject.Predmet.OstaliListFormatedWithAdress>
    <izvorni_sadrzaj>
      <item>Željko Acs, Jure Kaštelana 3, 44000 Sisak</item>
    </izvorni_sadrzaj>
    <derivirana_varijabla naziv="DomainObject.Predmet.OstaliListFormatedWithAdress_1">
      <item>Željko Acs, Jure Kaštelana 3, 44000 Sisak</item>
    </derivirana_varijabla>
  </DomainObject.Predmet.OstaliListFormatedWithAdress>
  <DomainObject.Predmet.OstaliListFormatedWithAdressOIB>
    <izvorni_sadrzaj>
      <item>Željko Acs, OIB 57874999062, Jure Kaštelana 3, 44000 Sisak</item>
    </izvorni_sadrzaj>
    <derivirana_varijabla naziv="DomainObject.Predmet.OstaliListFormatedWithAdressOIB_1">
      <item>Željko Acs, OIB 57874999062, Jure Kaštelana 3, 44000 Sisak</item>
    </derivirana_varijabla>
  </DomainObject.Predmet.OstaliListFormatedWithAdressOIB>
  <DomainObject.Predmet.OstaliListNazivFormated>
    <izvorni_sadrzaj>
      <item>Željko Acs</item>
    </izvorni_sadrzaj>
    <derivirana_varijabla naziv="DomainObject.Predmet.OstaliListNazivFormated_1">
      <item>Željko Acs</item>
    </derivirana_varijabla>
  </DomainObject.Predmet.OstaliListNazivFormated>
  <DomainObject.Predmet.OstaliListNazivFormatedOIB>
    <izvorni_sadrzaj>
      <item>Željko Acs, OIB 57874999062</item>
    </izvorni_sadrzaj>
    <derivirana_varijabla naziv="DomainObject.Predmet.OstaliListNazivFormatedOIB_1">
      <item>Željko Acs, OIB 57874999062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Obrtnička zadruga SUVENIR-Sisak, zadruga za izradu i prodaju svih vrsta suvenira, umjetnina i ručnog rada sa područja Sisačk</izvorni_sadrzaj>
    <derivirana_varijabla naziv="DomainObject.Predmet.ProtustrankaIDrugi_1">Obrtnička zadruga SUVENIR-Sisak, zadruga za izradu i prodaju svih vrsta suvenira, umjetnina i ručnog rada sa područja Sisačk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Obrtnička zadruga SUVENIR-Sisak, zadruga za izradu i prodaju svih vrsta suvenira, umjetnina i ručnog rada sa područja Sisačk, OIB 76392238606, Zagrebačka 113, 44272 Lekenik</izvorni_sadrzaj>
    <derivirana_varijabla naziv="DomainObject.Predmet.ProtustrankaIDrugiAdressOIB_1">Obrtnička zadruga SUVENIR-Sisak, zadruga za izradu i prodaju svih vrsta suvenira, umjetnina i ručnog rada sa područja Sisačk, OIB 76392238606, Zagrebačka 113, 44272 Lekenik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Obrtnička zadruga SUVENIR-Sisak, zadruga za izradu i prodaju svih vrsta suvenira, umjetnina i ručnog rada sa područja Sisačk</item>
      <item>Željko Acs</item>
    </izvorni_sadrzaj>
    <derivirana_varijabla naziv="DomainObject.Predmet.SudioniciListNaziv_1">
      <item>FINA Regionalni centar Zagreb</item>
      <item>Obrtnička zadruga SUVENIR-Sisak, zadruga za izradu i prodaju svih vrsta suvenira, umjetnina i ručnog rada sa područja Sisačk</item>
      <item>Željko Acs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Obrtnička zadruga SUVENIR-Sisak, zadruga za izradu i prodaju svih vrsta suvenira, umjetnina i ručnog rada sa područja Sisačk, OIB 76392238606, Zagrebačka 113,44272 Lekenik</item>
      <item>Željko Acs, OIB 57874999062, Jure Kaštelana 3,44000 Sisak</item>
    </izvorni_sadrzaj>
    <derivirana_varijabla naziv="DomainObject.Predmet.SudioniciListAdressOIB_1">
      <item>FINA Regionalni centar Zagreb, OIB 85821130368, Trg svibanjskih žrtava 1995. br. 1,10000 Zagreb</item>
      <item>Obrtnička zadruga SUVENIR-Sisak, zadruga za izradu i prodaju svih vrsta suvenira, umjetnina i ručnog rada sa područja Sisačk, OIB 76392238606, Zagrebačka 113,44272 Lekenik</item>
      <item>Željko Acs, OIB 57874999062, Jure Kaštelana 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76392238606</item>
      <item>, OIB 57874999062</item>
    </izvorni_sadrzaj>
    <derivirana_varijabla naziv="DomainObject.Predmet.SudioniciListNazivOIB_1">
      <item>, OIB 85821130368</item>
      <item>, OIB 76392238606</item>
      <item>, OIB 57874999062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248</properties:Words>
  <properties:Characters>1405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2016-06-02T12:26:00Z</dcterms:created>
  <dc:creator>Mario Žišković</dc:creator>
  <cp:lastModifiedBy>Višnja Svečak</cp:lastModifiedBy>
  <cp:lastPrinted>2016-06-02T12:26:00Z</cp:lastPrinted>
  <dcterms:modified xmlns:xsi="http://www.w3.org/2001/XMLSchema-instance" xsi:type="dcterms:W3CDTF">2016-06-02T12:27:00Z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