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a9ae" w14:paraId="66da9ae" w:rsidRDefault="004E480F" w:rsidP="004E480F" w:rsidR="004E480F" w:rsidRPr="004E480F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4E480F">
        <w:rPr>
          <w:rFonts w:cs="Times New Roman" w:eastAsia="Times New Roman"/>
          <w:lang w:eastAsia="hr-HR"/>
        </w:rPr>
        <w:t>Poslovni broj: 3 St-169/2016-9</w:t>
      </w:r>
    </w:p>
    <w:p w:rsidRDefault="004E480F" w:rsidP="004E480F" w:rsidR="004E480F" w:rsidRPr="004E480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E480F" w:rsidP="004E480F" w:rsidR="004E480F" w:rsidRPr="004E480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E480F" w:rsidP="004E480F" w:rsidR="004E480F" w:rsidRPr="004E480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E480F" w:rsidP="004E480F" w:rsidR="004E480F" w:rsidRPr="004E480F">
      <w:pPr>
        <w:spacing w:after="0"/>
        <w:ind w:firstLine="708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REPUBLIKA HRVATSKA</w:t>
      </w:r>
    </w:p>
    <w:p w:rsidRDefault="004E480F" w:rsidP="004E480F" w:rsidR="004E480F" w:rsidRPr="004E480F">
      <w:pPr>
        <w:spacing w:after="0"/>
        <w:ind w:firstLine="708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TRGOVAČKI SUD U ZADRU</w:t>
      </w:r>
    </w:p>
    <w:p w:rsidRDefault="004E480F" w:rsidP="004E480F" w:rsidR="004E480F" w:rsidRPr="004E480F">
      <w:pPr>
        <w:spacing w:after="0"/>
        <w:ind w:firstLine="708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Zadar, Dr. Franje Tuđmana 35.</w:t>
      </w:r>
    </w:p>
    <w:p w:rsidRDefault="004E480F" w:rsidP="004E480F" w:rsidR="004E480F" w:rsidRPr="004E480F">
      <w:pPr>
        <w:spacing w:after="0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ab/>
        <w:t>R E PU B L I K A   H R V A T S K A</w:t>
      </w:r>
      <w:r w:rsidRPr="004E480F">
        <w:rPr>
          <w:rFonts w:cs="Times New Roman" w:eastAsia="Times New Roman"/>
          <w:lang w:eastAsia="hr-HR"/>
        </w:rPr>
        <w:tab/>
      </w:r>
    </w:p>
    <w:p w:rsidRDefault="004E480F" w:rsidP="004E480F" w:rsidR="004E480F" w:rsidRPr="004E48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center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 xml:space="preserve">Z A K LJ U Č A K </w:t>
      </w:r>
    </w:p>
    <w:p w:rsidRDefault="004E480F" w:rsidP="004E480F" w:rsidR="004E480F" w:rsidRPr="004E48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ab/>
        <w:t xml:space="preserve">Trgovački sud u Zadru, OIB </w:t>
      </w:r>
      <w:r w:rsidRPr="004E480F">
        <w:rPr>
          <w:rFonts w:cs="Times New Roman" w:eastAsia="Times New Roman"/>
          <w:szCs w:val="20"/>
          <w:lang w:eastAsia="hr-HR"/>
        </w:rPr>
        <w:t xml:space="preserve">39670464653, </w:t>
      </w:r>
      <w:r w:rsidRPr="004E480F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BRKIĆ GRADNJA j.d.o.o., Sveti Filip i Jakov, Jadranska cesta 2, OIB: 56334043382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E480F">
          <w:rPr>
            <w:rFonts w:cs="Times New Roman" w:eastAsia="Times New Roman"/>
            <w:lang w:eastAsia="hr-HR"/>
          </w:rPr>
          <w:t>11. st</w:t>
        </w:r>
      </w:smartTag>
      <w:r w:rsidRPr="004E480F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center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 xml:space="preserve">z a k </w:t>
      </w:r>
      <w:proofErr w:type="spellStart"/>
      <w:r w:rsidRPr="004E480F">
        <w:rPr>
          <w:rFonts w:cs="Times New Roman" w:eastAsia="Times New Roman"/>
          <w:lang w:eastAsia="hr-HR"/>
        </w:rPr>
        <w:t>lj</w:t>
      </w:r>
      <w:proofErr w:type="spellEnd"/>
      <w:r w:rsidRPr="004E480F">
        <w:rPr>
          <w:rFonts w:cs="Times New Roman" w:eastAsia="Times New Roman"/>
          <w:lang w:eastAsia="hr-HR"/>
        </w:rPr>
        <w:t xml:space="preserve"> u č i o  j e</w:t>
      </w: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E480F">
        <w:rPr>
          <w:rFonts w:cs="Times New Roman" w:eastAsia="Times New Roman"/>
          <w:lang w:eastAsia="hr-HR"/>
        </w:rPr>
        <w:t>otpravka</w:t>
      </w:r>
      <w:proofErr w:type="spellEnd"/>
      <w:r w:rsidRPr="004E480F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16.149,83 kn koje je u Očevidniku redoslijeda osnova za plaćanje evidentirano na dan 1. rujna 2015. </w:t>
      </w:r>
    </w:p>
    <w:p w:rsidRDefault="004E480F" w:rsidP="004E480F" w:rsidR="004E480F" w:rsidRPr="004E48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center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U Zadru 30. lipnja 2016.</w:t>
      </w:r>
    </w:p>
    <w:p w:rsidRDefault="004E480F" w:rsidP="004E480F" w:rsidR="004E480F" w:rsidRPr="004E480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E480F" w:rsidP="004E480F" w:rsidR="004E480F" w:rsidRPr="004E480F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Tina Grgas</w:t>
      </w:r>
    </w:p>
    <w:p w:rsidRDefault="004E480F" w:rsidP="004E480F" w:rsidR="004E480F" w:rsidRPr="004E480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right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 xml:space="preserve"> </w:t>
      </w: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UPUTA O PRAVNOM LIJEKU</w:t>
      </w:r>
    </w:p>
    <w:p w:rsidRDefault="004E480F" w:rsidP="004E480F" w:rsidR="004E480F" w:rsidRPr="004E480F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Protiv ovog zaključka nije dopuštena žalba.</w:t>
      </w: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480F" w:rsidP="004E480F" w:rsidR="004E480F" w:rsidRPr="004E480F">
      <w:pPr>
        <w:spacing w:after="0"/>
        <w:jc w:val="both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DNA:</w:t>
      </w:r>
    </w:p>
    <w:p w:rsidRDefault="004E480F" w:rsidP="004E480F" w:rsidR="004E480F" w:rsidRPr="004E480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FINA, Regionalni centar Split, Podružnica Zadar</w:t>
      </w:r>
    </w:p>
    <w:p w:rsidRDefault="004E480F" w:rsidP="004E480F" w:rsidR="004E480F" w:rsidRPr="004E480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E480F">
        <w:rPr>
          <w:rFonts w:cs="Times New Roman" w:eastAsia="Times New Roman"/>
          <w:lang w:eastAsia="hr-HR"/>
        </w:rPr>
        <w:t>e-Oglasna ploča</w:t>
      </w:r>
    </w:p>
    <w:p w:rsidRDefault="004E480F" w:rsidP="004E480F" w:rsidR="004E480F" w:rsidRPr="004E480F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E480F" w:rsidP="004E480F" w:rsidR="004E480F" w:rsidRPr="004E480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4E48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80F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7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St-169/2016-8</izvorni_sadrzaj>
    <derivirana_varijabla naziv="DomainObject.Oznaka_1">St-169/2016-8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BRKIĆ GRADNJA j.d.o.o. za građenje</izvorni_sadrzaj>
    <derivirana_varijabla naziv="DomainObject.Predmet.ProtustrankaFormated_1">  BRKIĆ GRADNJA j.d.o.o. za građenje</derivirana_varijabla>
  </DomainObject.Predmet.ProtustrankaFormated>
  <DomainObject.Predmet.ProtustrankaFormatedOIB>
    <izvorni_sadrzaj>  BRKIĆ GRADNJA j.d.o.o. za građenje, OIB 56334043382</izvorni_sadrzaj>
    <derivirana_varijabla naziv="DomainObject.Predmet.ProtustrankaFormatedOIB_1">  BRKIĆ GRADNJA j.d.o.o. za građenje, OIB 56334043382</derivirana_varijabla>
  </DomainObject.Predmet.ProtustrankaFormatedOIB>
  <DomainObject.Predmet.ProtustrankaFormatedWithAdress>
    <izvorni_sadrzaj> BRKIĆ GRADNJA j.d.o.o. za građenje, Jadranska cesta 2, 23210 Sveti Filip I Jakov</izvorni_sadrzaj>
    <derivirana_varijabla naziv="DomainObject.Predmet.ProtustrankaFormatedWithAdress_1"> BRKIĆ GRADNJA j.d.o.o. za građenje, Jadranska cesta 2, 23210 Sveti Filip I Jakov</derivirana_varijabla>
  </DomainObject.Predmet.ProtustrankaFormatedWithAdress>
  <DomainObject.Predmet.ProtustrankaFormatedWithAdressOIB>
    <izvorni_sadrzaj> BRKIĆ GRADNJA j.d.o.o. za građenje, OIB 56334043382, Jadranska cesta 2, 23210 Sveti Filip I Jakov</izvorni_sadrzaj>
    <derivirana_varijabla naziv="DomainObject.Predmet.ProtustrankaFormatedWithAdressOIB_1"> BRKIĆ GRADNJA j.d.o.o. za građenje, OIB 56334043382, Jadranska cesta 2, 23210 Sveti Filip I Jakov</derivirana_varijabla>
  </DomainObject.Predmet.ProtustrankaFormatedWithAdressOIB>
  <DomainObject.Predmet.ProtustrankaWithAdress>
    <izvorni_sadrzaj>BRKIĆ GRADNJA j.d.o.o. za građenje Jadranska cesta 2, 23210 Sveti Filip I Jakov</izvorni_sadrzaj>
    <derivirana_varijabla naziv="DomainObject.Predmet.ProtustrankaWithAdress_1">BRKIĆ GRADNJA j.d.o.o. za građenje Jadranska cesta 2, 23210 Sveti Filip I Jakov</derivirana_varijabla>
  </DomainObject.Predmet.ProtustrankaWithAdress>
  <DomainObject.Predmet.ProtustrankaWithAdressOIB>
    <izvorni_sadrzaj>BRKIĆ GRADNJA j.d.o.o. za građenje, OIB 56334043382, Jadranska cesta 2, 23210 Sveti Filip I Jakov</izvorni_sadrzaj>
    <derivirana_varijabla naziv="DomainObject.Predmet.ProtustrankaWithAdressOIB_1">BRKIĆ GRADNJA j.d.o.o. za građenje, OIB 56334043382, Jadranska cesta 2, 23210 Sveti Filip I Jakov</derivirana_varijabla>
  </DomainObject.Predmet.ProtustrankaWithAdressOIB>
  <DomainObject.Predmet.ProtustrankaNazivFormated>
    <izvorni_sadrzaj>BRKIĆ GRADNJA j.d.o.o. za građenje</izvorni_sadrzaj>
    <derivirana_varijabla naziv="DomainObject.Predmet.ProtustrankaNazivFormated_1">BRKIĆ GRADNJA j.d.o.o. za građenje</derivirana_varijabla>
  </DomainObject.Predmet.ProtustrankaNazivFormated>
  <DomainObject.Predmet.ProtustrankaNazivFormatedOIB>
    <izvorni_sadrzaj>BRKIĆ GRADNJA j.d.o.o. za građenje, OIB 56334043382</izvorni_sadrzaj>
    <derivirana_varijabla naziv="DomainObject.Predmet.ProtustrankaNazivFormatedOIB_1">BRKIĆ GRADNJA j.d.o.o. za građenje, OIB 56334043382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16149.83</izvorni_sadrzaj>
    <derivirana_varijabla naziv="DomainObject.Predmet.TrenutnaVrijednost_1">16149.83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BRKIĆ GRADNJA j.d.o.o. za građenje</item>
    </izvorni_sadrzaj>
    <derivirana_varijabla naziv="DomainObject.Predmet.ProtuStrankaListFormated_1">
      <item>BRKIĆ GRADNJA j.d.o.o. za građenje</item>
    </derivirana_varijabla>
  </DomainObject.Predmet.ProtuStrankaListFormated>
  <DomainObject.Predmet.ProtuStrankaListFormatedOIB>
    <izvorni_sadrzaj>
      <item>BRKIĆ GRADNJA j.d.o.o. za građenje, OIB 56334043382</item>
    </izvorni_sadrzaj>
    <derivirana_varijabla naziv="DomainObject.Predmet.ProtuStrankaListFormatedOIB_1">
      <item>BRKIĆ GRADNJA j.d.o.o. za građenje, OIB 56334043382</item>
    </derivirana_varijabla>
  </DomainObject.Predmet.ProtuStrankaListFormatedOIB>
  <DomainObject.Predmet.ProtuStrankaListFormatedWithAdress>
    <izvorni_sadrzaj>
      <item>BRKIĆ GRADNJA j.d.o.o. za građenje, Jadranska cesta 2, 23210 Sveti Filip I Jakov</item>
    </izvorni_sadrzaj>
    <derivirana_varijabla naziv="DomainObject.Predmet.ProtuStrankaListFormatedWithAdress_1">
      <item>BRKIĆ GRADNJA j.d.o.o. za građenje, Jadranska cesta 2, 23210 Sveti Filip I Jakov</item>
    </derivirana_varijabla>
  </DomainObject.Predmet.ProtuStrankaListFormatedWithAdress>
  <DomainObject.Predmet.ProtuStrankaListFormatedWithAdressOIB>
    <izvorni_sadrzaj>
      <item>BRKIĆ GRADNJA j.d.o.o. za građenje, OIB 56334043382, Jadranska cesta 2, 23210 Sveti Filip I Jakov</item>
    </izvorni_sadrzaj>
    <derivirana_varijabla naziv="DomainObject.Predmet.ProtuStrankaListFormatedWithAdressOIB_1">
      <item>BRKIĆ GRADNJA j.d.o.o. za građenje, OIB 56334043382, Jadranska cesta 2, 23210 Sveti Filip I Jakov</item>
    </derivirana_varijabla>
  </DomainObject.Predmet.ProtuStrankaListFormatedWithAdressOIB>
  <DomainObject.Predmet.ProtuStrankaListNazivFormated>
    <izvorni_sadrzaj>
      <item>BRKIĆ GRADNJA j.d.o.o. za građenje</item>
    </izvorni_sadrzaj>
    <derivirana_varijabla naziv="DomainObject.Predmet.ProtuStrankaListNazivFormated_1">
      <item>BRKIĆ GRADNJA j.d.o.o. za građenje</item>
    </derivirana_varijabla>
  </DomainObject.Predmet.ProtuStrankaListNazivFormated>
  <DomainObject.Predmet.ProtuStrankaListNazivFormatedOIB>
    <izvorni_sadrzaj>
      <item>BRKIĆ GRADNJA j.d.o.o. za građenje, OIB 56334043382</item>
    </izvorni_sadrzaj>
    <derivirana_varijabla naziv="DomainObject.Predmet.ProtuStrankaListNazivFormatedOIB_1">
      <item>BRKIĆ GRADNJA j.d.o.o. za građenje, OIB 56334043382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St-169/2016-8</izvorni_sadrzaj>
    <derivirana_varijabla naziv="DomainObject.PoslovniBrojDokumenta_1">St-169/2016-8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BRKIĆ GRADNJA j.d.o.o. za građenje</izvorni_sadrzaj>
    <derivirana_varijabla naziv="DomainObject.Predmet.ProtustrankaIDrugi_1">BRKIĆ GRADNJA j.d.o.o.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BRKIĆ GRADNJA j.d.o.o. za građenje, OIB 56334043382, Jadranska cesta 2, 23210 Sveti Filip I Jakov</izvorni_sadrzaj>
    <derivirana_varijabla naziv="DomainObject.Predmet.ProtustrankaIDrugiAdressOIB_1">BRKIĆ GRADNJA j.d.o.o. za građenje, OIB 56334043382, Jadranska cesta 2,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BRKIĆ GRADNJA j.d.o.o. za građenje</item>
    </izvorni_sadrzaj>
    <derivirana_varijabla naziv="DomainObject.Predmet.SudioniciListNaziv_1">
      <item>FINA</item>
      <item>BRKIĆ GRADNJA j.d.o.o. za građenje</item>
    </derivirana_varijabla>
  </DomainObject.Predmet.SudioniciListNaziv>
  <DomainObject.Predmet.SudioniciListAdressOIB>
    <izvorni_sadrzaj>
      <item>FINA, OIB 85821130368</item>
      <item>BRKIĆ GRADNJA j.d.o.o. za građenje, OIB 56334043382, Jadranska cesta 2,23210 Sveti Filip I Jakov</item>
    </izvorni_sadrzaj>
    <derivirana_varijabla naziv="DomainObject.Predmet.SudioniciListAdressOIB_1">
      <item>FINA, OIB 85821130368</item>
      <item>BRKIĆ GRADNJA j.d.o.o. za građenje, OIB 56334043382, Jadranska cesta 2,23210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342F1-BAC8-40D0-9669-BE22BB493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852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