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82bdc" w14:paraId="7a82bdc" w:rsidRDefault="001051FD" w:rsidP="001051FD" w:rsidR="001051FD">
      <w:pPr>
        <w:jc w:val="right"/>
        <w15:collapsed w:val="false"/>
      </w:pPr>
      <w:bookmarkStart w:name="_GoBack" w:id="0"/>
      <w:bookmarkEnd w:id="0"/>
    </w:p>
    <w:p w:rsidRDefault="001051FD" w:rsidP="001051FD" w:rsidR="001051FD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51FD" w:rsidP="001051FD" w:rsidR="001051FD" w:rsidRPr="00D21A2C"/>
    <w:p w:rsidRDefault="001051FD" w:rsidP="001051FD" w:rsidR="001051F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051FD" w:rsidP="001051FD" w:rsidR="001051F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051FD" w:rsidP="00E1030F" w:rsidR="001051FD" w:rsidRPr="0095558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051FD" w:rsidP="001051FD" w:rsidR="001051FD">
      <w:pPr>
        <w:jc w:val="center"/>
      </w:pPr>
      <w:r>
        <w:t>Z A K L J U Č A K</w:t>
      </w:r>
    </w:p>
    <w:p w:rsidRDefault="001051FD" w:rsidP="001051FD" w:rsidR="001051FD">
      <w:pPr>
        <w:jc w:val="both"/>
      </w:pPr>
    </w:p>
    <w:p w:rsidRDefault="00937A18" w:rsidP="00E1030F" w:rsidR="001051FD">
      <w:pPr>
        <w:pStyle w:val="Tijeloteksta"/>
        <w:ind w:firstLine="720"/>
      </w:pPr>
      <w:r>
        <w:t xml:space="preserve">Trgovački sud u Osijeku, po sucu pojedincu Jadranki Herman kao stečajnom sucu, u stečajnom postupku nad dužnikom LIGNUM PRODUKT d.o.o. za građevinarstvo, preradu drveta i proizvodnju namještaja, u stečaju, Vukovar, Trpinjska Cesta 146, MBS  030084188, OIB  55071170718,  dana 26. listopada 2017.                  </w:t>
      </w:r>
    </w:p>
    <w:p w:rsidRDefault="001051FD" w:rsidP="001051FD" w:rsidR="001051FD">
      <w:pPr>
        <w:jc w:val="both"/>
      </w:pPr>
    </w:p>
    <w:p w:rsidRDefault="001051FD" w:rsidP="001051FD" w:rsidR="001051FD">
      <w:pPr>
        <w:jc w:val="center"/>
      </w:pPr>
      <w:r>
        <w:t>z a k l j u č i o     j e</w:t>
      </w:r>
    </w:p>
    <w:p w:rsidRDefault="007E2C00" w:rsidP="00922070" w:rsidR="007E2C00" w:rsidRPr="00A56185"/>
    <w:p w:rsidRDefault="00FF53EC" w:rsidP="00E1030F" w:rsidR="007E2C00" w:rsidRPr="00E1030F">
      <w:pPr>
        <w:numPr>
          <w:ilvl w:val="0"/>
          <w:numId w:val="5"/>
        </w:numPr>
        <w:jc w:val="both"/>
      </w:pPr>
      <w:r w:rsidRPr="00A56185">
        <w:t>Određuje se ročište za</w:t>
      </w:r>
      <w:r w:rsidR="006115EB">
        <w:t xml:space="preserve"> određivanje vrijednosti nekretnina</w:t>
      </w:r>
      <w:r w:rsidR="00830AAE">
        <w:t xml:space="preserve"> :</w:t>
      </w:r>
    </w:p>
    <w:p w:rsidRDefault="00E1030F" w:rsidP="00E1030F" w:rsidR="00E1030F">
      <w:pPr>
        <w:pStyle w:val="Tijeloteksta"/>
        <w:ind w:left="705"/>
        <w:rPr>
          <w:bCs/>
        </w:rPr>
      </w:pPr>
    </w:p>
    <w:p w:rsidRDefault="00E1030F" w:rsidP="00E1030F" w:rsidR="00E1030F">
      <w:pPr>
        <w:numPr>
          <w:ilvl w:val="0"/>
          <w:numId w:val="8"/>
        </w:numPr>
        <w:jc w:val="both"/>
      </w:pPr>
      <w:r>
        <w:t>Zk. ul. 2414  k.o. Borovo Naselje i to kč.br. 1901  u naravi Trpinjska cesta, površine 1489 m2 od toga : vrt 338 m2, dvorište 811 m2, poslovna zgrada broj 146 Trpinjska cesta 88m2, hala, Trpinjska cesta 252 m2.</w:t>
      </w:r>
    </w:p>
    <w:p w:rsidRDefault="00E1030F" w:rsidP="00E1030F" w:rsidR="00E1030F">
      <w:pPr>
        <w:ind w:left="1128"/>
        <w:jc w:val="both"/>
      </w:pPr>
    </w:p>
    <w:p w:rsidRDefault="00E1030F" w:rsidP="00AB69CA" w:rsidR="007E2C00" w:rsidRPr="009E7C2D">
      <w:pPr>
        <w:ind w:left="1128"/>
        <w:jc w:val="both"/>
        <w:rPr>
          <w:color w:val="000000"/>
        </w:rPr>
      </w:pPr>
      <w:r>
        <w:rPr>
          <w:color w:val="000000"/>
        </w:rPr>
        <w:t>Na navedenim nekretninama upisano je razlučno pravo u korist razlučnih vjerovnika: Hrvatska banka za obnovu i razvitak, Buje – export d.d. Buje, Republika Hrvatska za Ministarstvo financija, Porezna uprava, Područni ured Slavonije i Baranje</w:t>
      </w:r>
    </w:p>
    <w:p w:rsidRDefault="00E1030F" w:rsidP="00E1030F" w:rsidR="00FF53EC">
      <w:pPr>
        <w:pStyle w:val="Odlomakpopisa"/>
        <w:ind w:left="1428"/>
        <w:jc w:val="center"/>
      </w:pPr>
      <w:r>
        <w:t>za dan 22. studeni</w:t>
      </w:r>
      <w:r w:rsidR="00912890">
        <w:t xml:space="preserve"> 2017.</w:t>
      </w:r>
      <w:r w:rsidR="0070675D">
        <w:t xml:space="preserve">   godine s početkom u</w:t>
      </w:r>
      <w:r>
        <w:t>10,30</w:t>
      </w:r>
      <w:r w:rsidR="0070675D">
        <w:t xml:space="preserve"> </w:t>
      </w:r>
      <w:r w:rsidR="00912890">
        <w:t xml:space="preserve"> sati.</w:t>
      </w:r>
    </w:p>
    <w:p w:rsidRDefault="00C43EC7" w:rsidP="00FF53EC" w:rsidR="00C43EC7" w:rsidRPr="00A56185">
      <w:pPr>
        <w:jc w:val="both"/>
      </w:pPr>
    </w:p>
    <w:p w:rsidRDefault="00FF53EC" w:rsidP="00FF53EC" w:rsidR="00FF53EC" w:rsidRPr="00A56185">
      <w:pPr>
        <w:jc w:val="center"/>
      </w:pPr>
      <w:r w:rsidRPr="00A56185">
        <w:t>Obrazloženje</w:t>
      </w:r>
    </w:p>
    <w:p w:rsidRDefault="001051FD" w:rsidP="00FF53EC" w:rsidR="001051FD" w:rsidRPr="00A56185">
      <w:pPr>
        <w:jc w:val="both"/>
      </w:pPr>
    </w:p>
    <w:p w:rsidRDefault="00912890" w:rsidP="00922070" w:rsidR="00FF53EC">
      <w:pPr>
        <w:ind w:firstLine="708"/>
        <w:jc w:val="both"/>
      </w:pPr>
      <w:r>
        <w:t xml:space="preserve">Temeljem članka 247. stav 1. </w:t>
      </w:r>
      <w:r w:rsidR="00B47A86">
        <w:t xml:space="preserve"> </w:t>
      </w:r>
      <w:r>
        <w:t>Stečajnog zakona</w:t>
      </w:r>
      <w:r w:rsidR="00B47A86">
        <w:t xml:space="preserve"> (Narodne novine broj 71/15) </w:t>
      </w:r>
      <w:r>
        <w:t xml:space="preserve"> </w:t>
      </w:r>
      <w:r w:rsidR="00B47A86">
        <w:t xml:space="preserve">i članka 92. Ovršnog zakona </w:t>
      </w:r>
      <w:r w:rsidR="00932339">
        <w:t>(Narodne novine broj 57/96, 29/99, 42/00, 173/03, 194/03, 151/04, 88/05, 121/05, 67/08, 139/10, 112/12, 25/13 i 93/14)  odlučeno je kao u izreci.</w:t>
      </w:r>
    </w:p>
    <w:p w:rsidRDefault="00E1030F" w:rsidP="00922070" w:rsidR="00E1030F" w:rsidRPr="00A56185">
      <w:pPr>
        <w:ind w:firstLine="708"/>
        <w:jc w:val="both"/>
      </w:pPr>
    </w:p>
    <w:p w:rsidRDefault="00912890" w:rsidP="00374827" w:rsidR="007122EE">
      <w:pPr>
        <w:jc w:val="center"/>
      </w:pPr>
      <w:r>
        <w:t>U Osijeku</w:t>
      </w:r>
      <w:r w:rsidR="00CF0210">
        <w:t xml:space="preserve"> 2</w:t>
      </w:r>
      <w:r w:rsidR="00E1030F">
        <w:t>6</w:t>
      </w:r>
      <w:r w:rsidR="00CF0210">
        <w:t xml:space="preserve">. listopad </w:t>
      </w:r>
      <w:r>
        <w:t xml:space="preserve"> 2017. </w:t>
      </w:r>
    </w:p>
    <w:p w:rsidRDefault="00C43EC7" w:rsidP="00374827" w:rsidR="00C43EC7">
      <w:pPr>
        <w:jc w:val="center"/>
      </w:pPr>
    </w:p>
    <w:p w:rsidRDefault="001E716B" w:rsidP="001E716B" w:rsidR="001E716B">
      <w:r>
        <w:t>Zapisničar</w:t>
      </w:r>
    </w:p>
    <w:p w:rsidRDefault="001E716B" w:rsidP="001E716B" w:rsidR="001E716B">
      <w:r>
        <w:t>Maja Kocijan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7122EE" w:rsidP="001E716B" w:rsidR="007122EE"/>
    <w:p w:rsidRDefault="00CF0210" w:rsidP="001E716B" w:rsidR="001E716B">
      <w:r>
        <w:t xml:space="preserve">UPUTA O PRAVNOM </w:t>
      </w:r>
      <w:r w:rsidR="005263F1">
        <w:t xml:space="preserve"> LIJEKU:</w:t>
      </w:r>
    </w:p>
    <w:p w:rsidRDefault="005263F1" w:rsidP="001E716B" w:rsidR="005263F1">
      <w:r>
        <w:t xml:space="preserve">Protiv </w:t>
      </w:r>
      <w:r w:rsidR="00932339">
        <w:t xml:space="preserve">zaključka </w:t>
      </w:r>
      <w:r w:rsidR="00CF0210">
        <w:t xml:space="preserve"> nije dopušten pravni lijek (članak 19. stav 7</w:t>
      </w:r>
      <w:r w:rsidR="00932339">
        <w:t xml:space="preserve">. Stečajnog zakona). </w:t>
      </w:r>
    </w:p>
    <w:p w:rsidRDefault="00374827" w:rsidP="001E716B" w:rsidR="00374827"/>
    <w:p w:rsidRDefault="00374827" w:rsidP="001E716B" w:rsidR="00374827">
      <w:r>
        <w:t>DNA:</w:t>
      </w:r>
    </w:p>
    <w:p w:rsidRDefault="00AB69CA" w:rsidP="00AB69CA" w:rsidR="00AB69CA">
      <w:pPr>
        <w:pStyle w:val="Tijeloteksta"/>
        <w:numPr>
          <w:ilvl w:val="0"/>
          <w:numId w:val="7"/>
        </w:numPr>
        <w:jc w:val="left"/>
      </w:pPr>
      <w:r>
        <w:t>stečajni upravitelj Živka Posavac</w:t>
      </w:r>
    </w:p>
    <w:p w:rsidRDefault="00AB69CA" w:rsidP="00AB69CA" w:rsidR="00AB69CA">
      <w:pPr>
        <w:pStyle w:val="Tijeloteksta"/>
        <w:numPr>
          <w:ilvl w:val="0"/>
          <w:numId w:val="7"/>
        </w:numPr>
      </w:pPr>
      <w:r>
        <w:t>razlučni vjerovnik Hrvatska banka za obnovu i razvitak Zagreb, Strossmayerov trg 9</w:t>
      </w:r>
    </w:p>
    <w:p w:rsidRDefault="00AB69CA" w:rsidP="00AB69CA" w:rsidR="00AB69CA">
      <w:pPr>
        <w:pStyle w:val="Tijeloteksta"/>
        <w:numPr>
          <w:ilvl w:val="0"/>
          <w:numId w:val="7"/>
        </w:numPr>
      </w:pPr>
      <w:r>
        <w:t>razlučni vjerovnik Buje-export d.d. Buje, Istarska 4</w:t>
      </w:r>
    </w:p>
    <w:p w:rsidRDefault="00AB69CA" w:rsidP="00AB69CA" w:rsidR="00AB69CA">
      <w:pPr>
        <w:pStyle w:val="Tijeloteksta"/>
        <w:numPr>
          <w:ilvl w:val="0"/>
          <w:numId w:val="7"/>
        </w:numPr>
      </w:pPr>
      <w:r>
        <w:t>razlučni vjerovnik RH MF PU Područni ured Slavonija i Baranja  po ŽDO    Vukovar</w:t>
      </w:r>
    </w:p>
    <w:p w:rsidRDefault="00374827" w:rsidP="00374827" w:rsidR="00374827">
      <w:pPr>
        <w:pStyle w:val="Tijeloteksta"/>
        <w:numPr>
          <w:ilvl w:val="0"/>
          <w:numId w:val="7"/>
        </w:numPr>
        <w:jc w:val="left"/>
      </w:pPr>
      <w:r>
        <w:t xml:space="preserve">e-oglasna ploča </w:t>
      </w:r>
    </w:p>
    <w:p w:rsidRDefault="00CA370D" w:rsidP="00374827" w:rsidR="00374827">
      <w:pPr>
        <w:pStyle w:val="Tijeloteksta"/>
        <w:numPr>
          <w:ilvl w:val="0"/>
          <w:numId w:val="7"/>
        </w:numPr>
        <w:jc w:val="left"/>
      </w:pPr>
      <w:r>
        <w:t>roč. 2</w:t>
      </w:r>
      <w:r w:rsidR="00AB69CA">
        <w:t>2/11</w:t>
      </w:r>
    </w:p>
    <w:sectPr w:rsidSect="00AB69CA" w:rsidR="00374827">
      <w:headerReference w:type="default" r:id="rId11"/>
      <w:pgSz w:code="9" w:h="16838" w:w="11906"/>
      <w:pgMar w:gutter="0" w:footer="709" w:header="709" w:left="1417" w:bottom="568" w:right="1417" w:top="42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2C00" w:rsidP="007E2C00" w:rsidR="007E2C00">
      <w:r>
        <w:separator/>
      </w:r>
    </w:p>
  </w:endnote>
  <w:endnote w:id="0" w:type="continuationSeparator">
    <w:p w:rsidRDefault="007E2C00" w:rsidP="007E2C00" w:rsidR="007E2C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2C00" w:rsidP="007E2C00" w:rsidR="007E2C00">
      <w:r>
        <w:separator/>
      </w:r>
    </w:p>
  </w:footnote>
  <w:footnote w:id="0" w:type="continuationSeparator">
    <w:p w:rsidRDefault="007E2C00" w:rsidP="007E2C00" w:rsidR="007E2C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2C00" w:rsidP="007E2C00" w:rsidR="007E2C00">
    <w:pPr>
      <w:pStyle w:val="Zaglavlje"/>
      <w:jc w:val="right"/>
    </w:pPr>
    <w:r>
      <w:t>1</w:t>
    </w:r>
    <w:r w:rsidR="00937A18">
      <w:t>3 St-825/16-39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5C7F0A"/>
    <w:multiLevelType w:val="hybridMultilevel"/>
    <w:tmpl w:val="C37AD9A8"/>
    <w:lvl w:tplc="9AECC1D0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F130D0"/>
    <w:multiLevelType w:val="hybridMultilevel"/>
    <w:tmpl w:val="81F8693C"/>
    <w:lvl w:tplc="569C2A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D4758C4"/>
    <w:multiLevelType w:val="hybridMultilevel"/>
    <w:tmpl w:val="9CC4B0D6"/>
    <w:lvl w:tplc="4352089C" w:ilvl="0">
      <w:start w:val="26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4">
    <w:nsid w:val="39511537"/>
    <w:multiLevelType w:val="hybridMultilevel"/>
    <w:tmpl w:val="38B84F8C"/>
    <w:lvl w:tplc="C174059A" w:ilvl="0">
      <w:start w:val="12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5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F63D8A"/>
    <w:multiLevelType w:val="hybridMultilevel"/>
    <w:tmpl w:val="33303B50"/>
    <w:lvl w:tplc="E6E8DEA6" w:ilvl="0">
      <w:start w:val="16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7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680709E"/>
    <w:multiLevelType w:val="hybridMultilevel"/>
    <w:tmpl w:val="A7586A22"/>
    <w:lvl w:tplc="A986E74A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3">
    <w:nsid w:val="78DC5038"/>
    <w:multiLevelType w:val="hybridMultilevel"/>
    <w:tmpl w:val="0302D3C0"/>
    <w:lvl w:tplc="31E8FEC8" w:ilvl="0">
      <w:start w:val="2"/>
      <w:numFmt w:val="decimalZero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4">
    <w:nsid w:val="7EA67156"/>
    <w:multiLevelType w:val="hybridMultilevel"/>
    <w:tmpl w:val="C26AD53C"/>
    <w:lvl w:tplc="71A081DE" w:ilvl="0">
      <w:start w:val="4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8"/>
  </w:num>
  <w:num w:numId="5">
    <w:abstractNumId w:val="2"/>
  </w:num>
  <w:num w:numId="6">
    <w:abstractNumId w:val="13"/>
  </w:num>
  <w:num w:numId="7">
    <w:abstractNumId w:val="1"/>
  </w:num>
  <w:num w:numId="8">
    <w:abstractNumId w:val="10"/>
  </w:num>
  <w:num w:numId="9">
    <w:abstractNumId w:val="12"/>
  </w:num>
  <w:num w:numId="10">
    <w:abstractNumId w:val="4"/>
  </w:num>
  <w:num w:numId="11">
    <w:abstractNumId w:val="5"/>
  </w:num>
  <w:num w:numId="12">
    <w:abstractNumId w:val="0"/>
  </w:num>
  <w:num w:numId="13">
    <w:abstractNumId w:val="6"/>
  </w:num>
  <w:num w:numId="14">
    <w:abstractNumId w:val="14"/>
  </w:num>
  <w:num w:numId="1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51FD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16DE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74827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513D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E3B66"/>
    <w:rsid w:val="005F73AB"/>
    <w:rsid w:val="00607E75"/>
    <w:rsid w:val="0061121A"/>
    <w:rsid w:val="00611476"/>
    <w:rsid w:val="006115EB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0675D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64EA3"/>
    <w:rsid w:val="00770224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E2C00"/>
    <w:rsid w:val="007F1960"/>
    <w:rsid w:val="007F3C1E"/>
    <w:rsid w:val="007F5322"/>
    <w:rsid w:val="007F7905"/>
    <w:rsid w:val="0080666F"/>
    <w:rsid w:val="008070F0"/>
    <w:rsid w:val="00820D28"/>
    <w:rsid w:val="00830AAE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2890"/>
    <w:rsid w:val="00915CDB"/>
    <w:rsid w:val="00922070"/>
    <w:rsid w:val="00932339"/>
    <w:rsid w:val="009360D9"/>
    <w:rsid w:val="00937A18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40E0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B69CA"/>
    <w:rsid w:val="00AC2C6D"/>
    <w:rsid w:val="00AE227B"/>
    <w:rsid w:val="00B35E32"/>
    <w:rsid w:val="00B47A86"/>
    <w:rsid w:val="00B607EF"/>
    <w:rsid w:val="00B66E48"/>
    <w:rsid w:val="00B670B9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43EC7"/>
    <w:rsid w:val="00C514CF"/>
    <w:rsid w:val="00C65EE6"/>
    <w:rsid w:val="00C67713"/>
    <w:rsid w:val="00C67AF2"/>
    <w:rsid w:val="00C729C2"/>
    <w:rsid w:val="00C83AC3"/>
    <w:rsid w:val="00C9197B"/>
    <w:rsid w:val="00C92679"/>
    <w:rsid w:val="00CA3666"/>
    <w:rsid w:val="00CA370D"/>
    <w:rsid w:val="00CA5EA9"/>
    <w:rsid w:val="00CB1176"/>
    <w:rsid w:val="00CB2EB4"/>
    <w:rsid w:val="00CC567A"/>
    <w:rsid w:val="00CD0847"/>
    <w:rsid w:val="00CF0210"/>
    <w:rsid w:val="00CF0605"/>
    <w:rsid w:val="00CF4431"/>
    <w:rsid w:val="00CF71B8"/>
    <w:rsid w:val="00CF7813"/>
    <w:rsid w:val="00D0584A"/>
    <w:rsid w:val="00D15F61"/>
    <w:rsid w:val="00D17872"/>
    <w:rsid w:val="00D178DC"/>
    <w:rsid w:val="00D21236"/>
    <w:rsid w:val="00D22DB4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B1348"/>
    <w:rsid w:val="00DC5D19"/>
    <w:rsid w:val="00DC7BF5"/>
    <w:rsid w:val="00DD411E"/>
    <w:rsid w:val="00DD4BCF"/>
    <w:rsid w:val="00DE58F9"/>
    <w:rsid w:val="00DF1748"/>
    <w:rsid w:val="00DF29F0"/>
    <w:rsid w:val="00E062E8"/>
    <w:rsid w:val="00E1030F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30AAE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7E2C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E2C00"/>
    <w:rPr>
      <w:sz w:val="24"/>
      <w:szCs w:val="24"/>
    </w:rPr>
  </w:style>
  <w:style w:styleId="Podnoje" w:type="paragraph">
    <w:name w:val="footer"/>
    <w:basedOn w:val="Normal"/>
    <w:link w:val="PodnojeChar"/>
    <w:rsid w:val="007E2C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E2C0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3B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3B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3B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3B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3B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30AAE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7E2C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E2C00"/>
    <w:rPr>
      <w:sz w:val="24"/>
      <w:szCs w:val="24"/>
    </w:rPr>
  </w:style>
  <w:style w:styleId="Podnoje" w:type="paragraph">
    <w:name w:val="footer"/>
    <w:basedOn w:val="Normal"/>
    <w:link w:val="PodnojeChar"/>
    <w:rsid w:val="007E2C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E2C0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3B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3B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3B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3B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3B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</izvorni_sadrzaj>
    <derivirana_varijabla naziv="DomainObject.Predmet.Broj_1">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St-825/2016</izvorni_sadrzaj>
    <derivirana_varijabla naziv="DomainObject.Predmet.OznakaBroj_1">St-825/2016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LIGNUM PRODUKT d.o.o. za građevinarstvo, preradu drveta i proizvodnju namještaja</izvorni_sadrzaj>
    <derivirana_varijabla naziv="DomainObject.Predmet.ProtustrankaFormated_1">  LIGNUM PRODUKT d.o.o. za građevinarstvo, preradu drveta i proizvodnju namještaja</derivirana_varijabla>
  </DomainObject.Predmet.ProtustrankaFormated>
  <DomainObject.Predmet.ProtustrankaFormatedOIB>
    <izvorni_sadrzaj>  LIGNUM PRODUKT d.o.o. za građevinarstvo, preradu drveta i proizvodnju namještaja, OIB 55071170718</izvorni_sadrzaj>
    <derivirana_varijabla naziv="DomainObject.Predmet.ProtustrankaFormatedOIB_1">  LIGNUM PRODUKT d.o.o. za građevinarstvo, preradu drveta i proizvodnju namještaja, OIB 55071170718</derivirana_varijabla>
  </DomainObject.Predmet.ProtustrankaFormatedOIB>
  <DomainObject.Predmet.ProtustrankaFormatedWithAdress>
    <izvorni_sadrzaj> LIGNUM PRODUKT d.o.o. za građevinarstvo, preradu drveta i proizvodnju namještaja, Trpinjska Cesta 146, 32000 Vukovar</izvorni_sadrzaj>
    <derivirana_varijabla naziv="DomainObject.Predmet.ProtustrankaFormatedWithAdress_1"> LIGNUM PRODUKT d.o.o. za građevinarstvo, preradu drveta i proizvodnju namještaja, Trpinjska Cesta 146, 32000 Vukovar</derivirana_varijabla>
  </DomainObject.Predmet.ProtustrankaFormatedWithAdress>
  <DomainObject.Predmet.ProtustrankaFormatedWithAdressOIB>
    <izvorni_sadrzaj> LIGNUM PRODUKT d.o.o. za građevinarstvo, preradu drveta i proizvodnju namještaja, OIB 55071170718, Trpinjska Cesta 146, 32000 Vukovar</izvorni_sadrzaj>
    <derivirana_varijabla naziv="DomainObject.Predmet.ProtustrankaFormatedWithAdressOIB_1"> LIGNUM PRODUKT d.o.o. za građevinarstvo, preradu drveta i proizvodnju namještaja, OIB 55071170718, Trpinjska Cesta 146, 32000 Vukovar</derivirana_varijabla>
  </DomainObject.Predmet.ProtustrankaFormatedWithAdressOIB>
  <DomainObject.Predmet.ProtustrankaWithAdress>
    <izvorni_sadrzaj>LIGNUM PRODUKT d.o.o. za građevinarstvo, preradu drveta i proizvodnju namještaja Trpinjska Cesta 146, 32000 Vukovar</izvorni_sadrzaj>
    <derivirana_varijabla naziv="DomainObject.Predmet.ProtustrankaWithAdress_1">LIGNUM PRODUKT d.o.o. za građevinarstvo, preradu drveta i proizvodnju namještaja Trpinjska Cesta 146, 32000 Vukovar</derivirana_varijabla>
  </DomainObject.Predmet.ProtustrankaWithAdress>
  <DomainObject.Predmet.ProtustrankaWithAdressOIB>
    <izvorni_sadrzaj>LIGNUM PRODUKT d.o.o. za građevinarstvo, preradu drveta i proizvodnju namještaja, OIB 55071170718, Trpinjska Cesta 146, 32000 Vukovar</izvorni_sadrzaj>
    <derivirana_varijabla naziv="DomainObject.Predmet.ProtustrankaWithAdressOIB_1">LIGNUM PRODUKT d.o.o. za građevinarstvo, preradu drveta i proizvodnju namještaja, OIB 55071170718, Trpinjska Cesta 146, 32000 Vukovar</derivirana_varijabla>
  </DomainObject.Predmet.ProtustrankaWithAdressOIB>
  <DomainObject.Predmet.ProtustrankaNazivFormated>
    <izvorni_sadrzaj>LIGNUM PRODUKT d.o.o. za građevinarstvo, preradu drveta i proizvodnju namještaja</izvorni_sadrzaj>
    <derivirana_varijabla naziv="DomainObject.Predmet.ProtustrankaNazivFormated_1">LIGNUM PRODUKT d.o.o. za građevinarstvo, preradu drveta i proizvodnju namještaja</derivirana_varijabla>
  </DomainObject.Predmet.ProtustrankaNazivFormated>
  <DomainObject.Predmet.ProtustrankaNazivFormatedOIB>
    <izvorni_sadrzaj>LIGNUM PRODUKT d.o.o. za građevinarstvo, preradu drveta i proizvodnju namještaja, OIB 55071170718</izvorni_sadrzaj>
    <derivirana_varijabla naziv="DomainObject.Predmet.ProtustrankaNazivFormatedOIB_1">LIGNUM PRODUKT d.o.o. za građevinarstvo, preradu drveta i proizvodnju namještaja, OIB 55071170718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POREZNO MJESTO VUKOVAR</izvorni_sadrzaj>
    <derivirana_varijabla naziv="DomainObject.Predmet.StrankaFormated_1">  RH MF POREZNA UPRAVA POREZNO MJESTO VUKOVAR</derivirana_varijabla>
  </DomainObject.Predmet.StrankaFormated>
  <DomainObject.Predmet.StrankaFormatedOIB>
    <izvorni_sadrzaj>  RH MF POREZNA UPRAVA POREZNO MJESTO VUKOVAR, OIB 18683136487</izvorni_sadrzaj>
    <derivirana_varijabla naziv="DomainObject.Predmet.StrankaFormatedOIB_1">  RH MF POREZNA UPRAVA POREZNO MJESTO VUKOVAR, OIB 18683136487</derivirana_varijabla>
  </DomainObject.Predmet.StrankaFormatedOIB>
  <DomainObject.Predmet.StrankaFormatedWithAdress>
    <izvorni_sadrzaj> RH MF POREZNA UPRAVA POREZNO MJESTO VUKOVAR</izvorni_sadrzaj>
    <derivirana_varijabla naziv="DomainObject.Predmet.StrankaFormatedWithAdress_1"> RH MF POREZNA UPRAVA POREZNO MJESTO VUKOVAR</derivirana_varijabla>
  </DomainObject.Predmet.StrankaFormatedWithAdress>
  <DomainObject.Predmet.StrankaFormatedWithAdressOIB>
    <izvorni_sadrzaj> RH MF POREZNA UPRAVA POREZNO MJESTO VUKOVAR, OIB 18683136487</izvorni_sadrzaj>
    <derivirana_varijabla naziv="DomainObject.Predmet.StrankaFormatedWithAdressOIB_1"> RH MF POREZNA UPRAVA POREZNO MJESTO VUKOVAR, OIB 18683136487</derivirana_varijabla>
  </DomainObject.Predmet.StrankaFormatedWithAdressOIB>
  <DomainObject.Predmet.StrankaWithAdress>
    <izvorni_sadrzaj>RH MF POREZNA UPRAVA POREZNO MJESTO VUKOVAR </izvorni_sadrzaj>
    <derivirana_varijabla naziv="DomainObject.Predmet.StrankaWithAdress_1">RH MF POREZNA UPRAVA POREZNO MJESTO VUKOVAR </derivirana_varijabla>
  </DomainObject.Predmet.StrankaWithAdress>
  <DomainObject.Predmet.StrankaWithAdressOIB>
    <izvorni_sadrzaj>RH MF POREZNA UPRAVA POREZNO MJESTO VUKOVAR, OIB 18683136487</izvorni_sadrzaj>
    <derivirana_varijabla naziv="DomainObject.Predmet.StrankaWithAdressOIB_1">RH MF POREZNA UPRAVA POREZNO MJESTO VUKOVAR, OIB 18683136487</derivirana_varijabla>
  </DomainObject.Predmet.StrankaWithAdressOIB>
  <DomainObject.Predmet.StrankaNazivFormated>
    <izvorni_sadrzaj>RH MF POREZNA UPRAVA POREZNO MJESTO VUKOVAR</izvorni_sadrzaj>
    <derivirana_varijabla naziv="DomainObject.Predmet.StrankaNazivFormated_1">RH MF POREZNA UPRAVA POREZNO MJESTO VUKOVAR</derivirana_varijabla>
  </DomainObject.Predmet.StrankaNazivFormated>
  <DomainObject.Predmet.StrankaNazivFormatedOIB>
    <izvorni_sadrzaj>RH MF POREZNA UPRAVA POREZNO MJESTO VUKOVAR, OIB 18683136487</izvorni_sadrzaj>
    <derivirana_varijabla naziv="DomainObject.Predmet.StrankaNazivFormatedOIB_1">RH MF POREZNA UPRAVA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 POREZNO MJESTO VUKOVAR</item>
    </izvorni_sadrzaj>
    <derivirana_varijabla naziv="DomainObject.Predmet.StrankaListFormated_1">
      <item>RH MF POREZNA UPRAVA POREZNO MJESTO VUKOVAR</item>
    </derivirana_varijabla>
  </DomainObject.Predmet.StrankaListFormated>
  <DomainObject.Predmet.StrankaListFormatedOIB>
    <izvorni_sadrzaj>
      <item>RH MF POREZNA UPRAVA POREZNO MJESTO VUKOVAR, OIB 18683136487</item>
    </izvorni_sadrzaj>
    <derivirana_varijabla naziv="DomainObject.Predmet.StrankaListFormatedOIB_1">
      <item>RH MF POREZNA UPRAVA POREZNO MJESTO VUKOVAR, OIB 18683136487</item>
    </derivirana_varijabla>
  </DomainObject.Predmet.StrankaListFormatedOIB>
  <DomainObject.Predmet.StrankaListFormatedWithAdress>
    <izvorni_sadrzaj>
      <item>RH MF POREZNA UPRAVA POREZNO MJESTO VUKOVAR</item>
    </izvorni_sadrzaj>
    <derivirana_varijabla naziv="DomainObject.Predmet.StrankaListFormatedWithAdress_1">
      <item>RH MF POREZNA UPRAVA POREZNO MJESTO VUKOVAR</item>
    </derivirana_varijabla>
  </DomainObject.Predmet.StrankaListFormatedWithAdress>
  <DomainObject.Predmet.StrankaListFormatedWithAdressOIB>
    <izvorni_sadrzaj>
      <item>RH MF POREZNA UPRAVA POREZNO MJESTO VUKOVAR, OIB 18683136487</item>
    </izvorni_sadrzaj>
    <derivirana_varijabla naziv="DomainObject.Predmet.StrankaListFormatedWithAdressOIB_1">
      <item>RH MF POREZNA UPRAVA POREZNO MJESTO VUKOVAR, OIB 18683136487</item>
    </derivirana_varijabla>
  </DomainObject.Predmet.StrankaListFormatedWithAdressOIB>
  <DomainObject.Predmet.StrankaListNazivFormated>
    <izvorni_sadrzaj>
      <item>RH MF POREZNA UPRAVA POREZNO MJESTO VUKOVAR</item>
    </izvorni_sadrzaj>
    <derivirana_varijabla naziv="DomainObject.Predmet.StrankaListNazivFormated_1">
      <item>RH MF POREZNA UPRAVA POREZNO MJESTO VUKOVAR</item>
    </derivirana_varijabla>
  </DomainObject.Predmet.StrankaListNazivFormated>
  <DomainObject.Predmet.StrankaListNazivFormatedOIB>
    <izvorni_sadrzaj>
      <item>RH MF POREZNA UPRAVA POREZNO MJESTO VUKOVAR, OIB 18683136487</item>
    </izvorni_sadrzaj>
    <derivirana_varijabla naziv="DomainObject.Predmet.StrankaListNazivFormatedOIB_1">
      <item>RH MF POREZNA UPRAVA POREZNO MJESTO VUKOVAR, OIB 18683136487</item>
    </derivirana_varijabla>
  </DomainObject.Predmet.StrankaListNazivFormatedOIB>
  <DomainObject.Predmet.ProtuStrankaListFormated>
    <izvorni_sadrzaj>
      <item>LIGNUM PRODUKT d.o.o. za građevinarstvo, preradu drveta i proizvodnju namještaja</item>
    </izvorni_sadrzaj>
    <derivirana_varijabla naziv="DomainObject.Predmet.ProtuStrankaListFormated_1">
      <item>LIGNUM PRODUKT d.o.o. za građevinarstvo, preradu drveta i proizvodnju namještaja</item>
    </derivirana_varijabla>
  </DomainObject.Predmet.ProtuStrankaListFormated>
  <DomainObject.Predmet.ProtuStrankaListFormatedOIB>
    <izvorni_sadrzaj>
      <item>LIGNUM PRODUKT d.o.o. za građevinarstvo, preradu drveta i proizvodnju namještaja, OIB 55071170718</item>
    </izvorni_sadrzaj>
    <derivirana_varijabla naziv="DomainObject.Predmet.ProtuStrankaListFormatedOIB_1">
      <item>LIGNUM PRODUKT d.o.o. za građevinarstvo, preradu drveta i proizvodnju namještaja, OIB 55071170718</item>
    </derivirana_varijabla>
  </DomainObject.Predmet.ProtuStrankaListFormatedOIB>
  <DomainObject.Predmet.ProtuStrankaListFormatedWithAdress>
    <izvorni_sadrzaj>
      <item>LIGNUM PRODUKT d.o.o. za građevinarstvo, preradu drveta i proizvodnju namještaja, Trpinjska Cesta 146, 32000 Vukovar</item>
    </izvorni_sadrzaj>
    <derivirana_varijabla naziv="DomainObject.Predmet.ProtuStrankaListFormatedWithAdress_1">
      <item>LIGNUM PRODUKT d.o.o. za građevinarstvo, preradu drveta i proizvodnju namještaja, Trpinjska Cesta 146, 32000 Vukovar</item>
    </derivirana_varijabla>
  </DomainObject.Predmet.ProtuStrankaListFormatedWithAdress>
  <DomainObject.Predmet.ProtuStrankaListFormatedWithAdressOIB>
    <izvorni_sadrzaj>
      <item>LIGNUM PRODUKT d.o.o. za građevinarstvo, preradu drveta i proizvodnju namještaja, OIB 55071170718, Trpinjska Cesta 146, 32000 Vukovar</item>
    </izvorni_sadrzaj>
    <derivirana_varijabla naziv="DomainObject.Predmet.ProtuStrankaListFormatedWithAdressOIB_1">
      <item>LIGNUM PRODUKT d.o.o. za građevinarstvo, preradu drveta i proizvodnju namještaja, OIB 55071170718, Trpinjska Cesta 146, 32000 Vukovar</item>
    </derivirana_varijabla>
  </DomainObject.Predmet.ProtuStrankaListFormatedWithAdressOIB>
  <DomainObject.Predmet.ProtuStrankaListNazivFormated>
    <izvorni_sadrzaj>
      <item>LIGNUM PRODUKT d.o.o. za građevinarstvo, preradu drveta i proizvodnju namještaja</item>
    </izvorni_sadrzaj>
    <derivirana_varijabla naziv="DomainObject.Predmet.ProtuStrankaListNazivFormated_1">
      <item>LIGNUM PRODUKT d.o.o. za građevinarstvo, preradu drveta i proizvodnju namještaja</item>
    </derivirana_varijabla>
  </DomainObject.Predmet.ProtuStrankaListNazivFormated>
  <DomainObject.Predmet.ProtuStrankaListNazivFormatedOIB>
    <izvorni_sadrzaj>
      <item>LIGNUM PRODUKT d.o.o. za građevinarstvo, preradu drveta i proizvodnju namještaja, OIB 55071170718</item>
    </izvorni_sadrzaj>
    <derivirana_varijabla naziv="DomainObject.Predmet.ProtuStrankaListNazivFormatedOIB_1">
      <item>LIGNUM PRODUKT d.o.o. za građevinarstvo, preradu drveta i proizvodnju namještaja, OIB 55071170718</item>
    </derivirana_varijabla>
  </DomainObject.Predmet.ProtuStrankaListNazivFormatedOIB>
  <DomainObject.Predmet.OstaliListFormated>
    <izvorni_sadrzaj>
      <item>ŽDO VUKOVAR</item>
      <item>Živka Posavac</item>
      <item>Anđelko Čuljak</item>
    </izvorni_sadrzaj>
    <derivirana_varijabla naziv="DomainObject.Predmet.OstaliListFormated_1">
      <item>ŽDO VUKOVAR</item>
      <item>Živka Posavac</item>
      <item>Anđelko Čuljak</item>
    </derivirana_varijabla>
  </DomainObject.Predmet.OstaliListFormated>
  <DomainObject.Predmet.OstaliListFormatedOIB>
    <izvorni_sadrzaj>
      <item>ŽDO VUKOVAR</item>
      <item>Živka Posavac, OIB 99335812289</item>
      <item>Anđelko Čuljak, OIB 37430429864</item>
    </izvorni_sadrzaj>
    <derivirana_varijabla naziv="DomainObject.Predmet.OstaliListFormatedOIB_1">
      <item>ŽDO VUKOVAR</item>
      <item>Živka Posavac, OIB 99335812289</item>
      <item>Anđelko Čuljak, OIB 37430429864</item>
    </derivirana_varijabla>
  </DomainObject.Predmet.OstaliListFormatedOIB>
  <DomainObject.Predmet.OstaliListFormatedWithAdress>
    <izvorni_sadrzaj>
      <item>ŽDO VUKOVAR</item>
      <item>Živka Posavac, Risnjačka 10, 31431 Čepin</item>
      <item>Anđelko Čuljak, Ulica Dragutina Žanića-karle 25, 32100 Vinkovci</item>
    </izvorni_sadrzaj>
    <derivirana_varijabla naziv="DomainObject.Predmet.OstaliListFormatedWithAdress_1">
      <item>ŽDO VUKOVAR</item>
      <item>Živka Posavac, Risnjačka 10, 31431 Čepin</item>
      <item>Anđelko Čuljak, Ulica Dragutina Žanića-karle 25, 32100 Vinkovci</item>
    </derivirana_varijabla>
  </DomainObject.Predmet.OstaliListFormatedWithAdress>
  <DomainObject.Predmet.OstaliListFormatedWithAdressOIB>
    <izvorni_sadrzaj>
      <item>ŽDO VUKOVAR</item>
      <item>Živka Posavac, OIB 99335812289, Risnjačka 10, 31431 Čepin</item>
      <item>Anđelko Čuljak, OIB 37430429864, Ulica Dragutina Žanića-karle 25, 32100 Vinkovci</item>
    </izvorni_sadrzaj>
    <derivirana_varijabla naziv="DomainObject.Predmet.OstaliListFormatedWithAdressOIB_1">
      <item>ŽDO VUKOVAR</item>
      <item>Živka Posavac, OIB 99335812289, Risnjačka 10, 31431 Čepin</item>
      <item>Anđelko Čuljak, OIB 37430429864, Ulica Dragutina Žanića-karle 25, 32100 Vinkovci</item>
    </derivirana_varijabla>
  </DomainObject.Predmet.OstaliListFormatedWithAdressOIB>
  <DomainObject.Predmet.OstaliListNazivFormated>
    <izvorni_sadrzaj>
      <item>ŽDO VUKOVAR</item>
      <item>Živka Posavac</item>
      <item>Anđelko Čuljak</item>
    </izvorni_sadrzaj>
    <derivirana_varijabla naziv="DomainObject.Predmet.OstaliListNazivFormated_1">
      <item>ŽDO VUKOVAR</item>
      <item>Živka Posavac</item>
      <item>Anđelko Čuljak</item>
    </derivirana_varijabla>
  </DomainObject.Predmet.OstaliListNazivFormated>
  <DomainObject.Predmet.OstaliListNazivFormatedOIB>
    <izvorni_sadrzaj>
      <item>ŽDO VUKOVAR</item>
      <item>Živka Posavac, OIB 99335812289</item>
      <item>Anđelko Čuljak, OIB 37430429864</item>
    </izvorni_sadrzaj>
    <derivirana_varijabla naziv="DomainObject.Predmet.OstaliListNazivFormatedOIB_1">
      <item>ŽDO VUKOVAR</item>
      <item>Živka Posavac, OIB 99335812289</item>
      <item>Anđelko Čuljak, OIB 37430429864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POREZNO MJESTO VUKOVAR</izvorni_sadrzaj>
    <derivirana_varijabla naziv="DomainObject.Predmet.StrankaIDrugi_1">RH MF POREZNA UPRAVA POREZNO MJESTO VUKOVAR</derivirana_varijabla>
  </DomainObject.Predmet.StrankaIDrugi>
  <DomainObject.Predmet.ProtustrankaIDrugi>
    <izvorni_sadrzaj>LIGNUM PRODUKT d.o.o. za građevinarstvo, preradu drveta i proizvodnju namještaja</izvorni_sadrzaj>
    <derivirana_varijabla naziv="DomainObject.Predmet.ProtustrankaIDrugi_1">LIGNUM PRODUKT d.o.o. za građevinarstvo, preradu drveta i proizvodnju namještaja</derivirana_varijabla>
  </DomainObject.Predmet.ProtustrankaIDrugi>
  <DomainObject.Predmet.StrankaIDrugiAdressOIB>
    <izvorni_sadrzaj>RH MF POREZNA UPRAVA POREZNO MJESTO VUKOVAR, OIB 18683136487</izvorni_sadrzaj>
    <derivirana_varijabla naziv="DomainObject.Predmet.StrankaIDrugiAdressOIB_1">RH MF POREZNA UPRAVA POREZNO MJESTO VUKOVAR, OIB 18683136487</derivirana_varijabla>
  </DomainObject.Predmet.StrankaIDrugiAdressOIB>
  <DomainObject.Predmet.ProtustrankaIDrugiAdressOIB>
    <izvorni_sadrzaj>LIGNUM PRODUKT d.o.o. za građevinarstvo, preradu drveta i proizvodnju namještaja, OIB 55071170718, Trpinjska Cesta 146, 32000 Vukovar</izvorni_sadrzaj>
    <derivirana_varijabla naziv="DomainObject.Predmet.ProtustrankaIDrugiAdressOIB_1">LIGNUM PRODUKT d.o.o. za građevinarstvo, preradu drveta i proizvodnju namještaja, OIB 55071170718, Trpinjska Cesta 146,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LIGNUM PRODUKT d.o.o. za građevinarstvo, preradu drveta i proizvodnju namještaja</item>
      <item>RH MF POREZNA UPRAVA POREZNO MJESTO VUKOVAR</item>
      <item>ŽDO VUKOVAR</item>
      <item>Živka Posavac</item>
      <item>Anđelko Čuljak</item>
    </izvorni_sadrzaj>
    <derivirana_varijabla naziv="DomainObject.Predmet.SudioniciListNaziv_1">
      <item>LIGNUM PRODUKT d.o.o. za građevinarstvo, preradu drveta i proizvodnju namještaja</item>
      <item>RH MF POREZNA UPRAVA POREZNO MJESTO VUKOVAR</item>
      <item>ŽDO VUKOVAR</item>
      <item>Živka Posavac</item>
      <item>Anđelko Čuljak</item>
    </derivirana_varijabla>
  </DomainObject.Predmet.SudioniciListNaziv>
  <DomainObject.Predmet.SudioniciListAdressOIB>
    <izvorni_sadrzaj>
      <item>LIGNUM PRODUKT d.o.o. za građevinarstvo, preradu drveta i proizvodnju namještaja, OIB 55071170718, Trpinjska Cesta 146,32000 Vukovar</item>
      <item>RH MF POREZNA UPRAVA POREZNO MJESTO VUKOVAR, OIB 18683136487</item>
      <item>ŽDO VUKOVAR</item>
      <item>Živka Posavac, OIB 99335812289, Risnjačka 10,31431 Čepin</item>
      <item>Anđelko Čuljak, OIB 37430429864, Ulica Dragutina Žanića-karle 25,32100 Vinkovci</item>
    </izvorni_sadrzaj>
    <derivirana_varijabla naziv="DomainObject.Predmet.SudioniciListAdressOIB_1">
      <item>LIGNUM PRODUKT d.o.o. za građevinarstvo, preradu drveta i proizvodnju namještaja, OIB 55071170718, Trpinjska Cesta 146,32000 Vukovar</item>
      <item>RH MF POREZNA UPRAVA POREZNO MJESTO VUKOVAR, OIB 18683136487</item>
      <item>ŽDO VUKOVAR</item>
      <item>Živka Posavac, OIB 99335812289, Risnjačka 10,31431 Čepin</item>
      <item>Anđelko Čuljak, OIB 37430429864, Ulica Dragutina Žanića-karle 25,32100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55071170718</item>
      <item>, OIB 18683136487</item>
      <item>, OIB null</item>
      <item>, OIB 99335812289</item>
      <item>, OIB 37430429864</item>
    </izvorni_sadrzaj>
    <derivirana_varijabla naziv="DomainObject.Predmet.SudioniciListNazivOIB_1">
      <item>, OIB 55071170718</item>
      <item>, OIB 18683136487</item>
      <item>, OIB null</item>
      <item>, OIB 99335812289</item>
      <item>, OIB 37430429864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FA6D35-75E1-4940-9F23-9EC9E771A7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272</properties:Words>
  <properties:Characters>1423</properties:Characters>
  <properties:Lines>50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2017-10-26T11:50:00Z</dcterms:created>
  <dc:creator>hermanj</dc:creator>
  <cp:lastModifiedBy>Maja Kocijan</cp:lastModifiedBy>
  <cp:lastPrinted>2017-10-26T12:01:00Z</cp:lastPrinted>
  <dcterms:modified xmlns:xsi="http://www.w3.org/2001/XMLSchema-instance" xsi:type="dcterms:W3CDTF">2017-10-26T12:04:00Z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