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134b" w14:paraId="198134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53D96">
        <w:t>2193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53D96">
        <w:t>11.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D53D96">
        <w:t>CENTAR ZA ZAŠTITU LJUDSKIH PRAVA ZATOČENIH I NESTALIH GRAĐANA I ČLANOVA NJIHOVIH OBITELJI "APEL", Zagreb, Ilica 256b, REGISTARSKI BROJ: 00000620, OIB: 82961376795</w:t>
      </w:r>
      <w:r w:rsidR="00FA7D87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53D96">
        <w:t>5.555,30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53D96">
        <w:t>11.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02D1E"/>
    <w:rsid w:val="00C3410D"/>
    <w:rsid w:val="00C836B9"/>
    <w:rsid w:val="00C958E9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St-2193/2015</izvorni_sadrzaj>
    <derivirana_varijabla naziv="DomainObject.Predmet.OznakaBroj_1">St-2193/2015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ZAŠTITU LJUDSKIH PRAVA ZATOČENIH I NESTALIH GRAĐANA I ČLANOVA NJIHOVIH OBITELJI APEL</izvorni_sadrzaj>
    <derivirana_varijabla naziv="DomainObject.Predmet.ProtustrankaFormated_1">  CENTAR ZA ZAŠTITU LJUDSKIH PRAVA ZATOČENIH I NESTALIH GRAĐANA I ČLANOVA NJIHOVIH OBITELJI APEL</derivirana_varijabla>
  </DomainObject.Predmet.ProtustrankaFormated>
  <DomainObject.Predmet.ProtustrankaFormatedOIB>
    <izvorni_sadrzaj>  CENTAR ZA ZAŠTITU LJUDSKIH PRAVA ZATOČENIH I NESTALIH GRAĐANA I ČLANOVA NJIHOVIH OBITELJI APEL, OIB 82961376795</izvorni_sadrzaj>
    <derivirana_varijabla naziv="DomainObject.Predmet.ProtustrankaFormatedOIB_1">  CENTAR ZA ZAŠTITU LJUDSKIH PRAVA ZATOČENIH I NESTALIH GRAĐANA I ČLANOVA NJIHOVIH OBITELJI APEL, OIB 82961376795</derivirana_varijabla>
  </DomainObject.Predmet.ProtustrankaFormatedOIB>
  <DomainObject.Predmet.ProtustrankaFormatedWithAdress>
    <izvorni_sadrzaj> CENTAR ZA ZAŠTITU LJUDSKIH PRAVA ZATOČENIH I NESTALIH GRAĐANA I ČLANOVA NJIHOVIH OBITELJI APEL, Ilica 256B, 10000 Zagreb</izvorni_sadrzaj>
    <derivirana_varijabla naziv="DomainObject.Predmet.ProtustrankaFormatedWithAdress_1"> CENTAR ZA ZAŠTITU LJUDSKIH PRAVA ZATOČENIH I NESTALIH GRAĐANA I ČLANOVA NJIHOVIH OBITELJI APEL, Ilica 256B, 10000 Zagreb</derivirana_varijabla>
  </DomainObject.Predmet.ProtustrankaFormatedWithAdress>
  <DomainObject.Predmet.ProtustrankaFormatedWithAdressOIB>
    <izvorni_sadrzaj> CENTAR ZA ZAŠTITU LJUDSKIH PRAVA ZATOČENIH I NESTALIH GRAĐANA I ČLANOVA NJIHOVIH OBITELJI APEL, OIB 82961376795, Ilica 256B, 10000 Zagreb</izvorni_sadrzaj>
    <derivirana_varijabla naziv="DomainObject.Predmet.ProtustrankaFormatedWithAdressOIB_1"> CENTAR ZA ZAŠTITU LJUDSKIH PRAVA ZATOČENIH I NESTALIH GRAĐANA I ČLANOVA NJIHOVIH OBITELJI APEL, OIB 82961376795, Ilica 256B, 10000 Zagreb</derivirana_varijabla>
  </DomainObject.Predmet.ProtustrankaFormatedWithAdressOIB>
  <DomainObject.Predmet.ProtustrankaWithAdress>
    <izvorni_sadrzaj>CENTAR ZA ZAŠTITU LJUDSKIH PRAVA ZATOČENIH I NESTALIH GRAĐANA I ČLANOVA NJIHOVIH OBITELJI APEL Ilica 256B, 10000 Zagreb</izvorni_sadrzaj>
    <derivirana_varijabla naziv="DomainObject.Predmet.ProtustrankaWithAdress_1">CENTAR ZA ZAŠTITU LJUDSKIH PRAVA ZATOČENIH I NESTALIH GRAĐANA I ČLANOVA NJIHOVIH OBITELJI APEL Ilica 256B, 10000 Zagreb</derivirana_varijabla>
  </DomainObject.Predmet.ProtustrankaWithAdress>
  <DomainObject.Predmet.ProtustrankaWithAdressOIB>
    <izvorni_sadrzaj>CENTAR ZA ZAŠTITU LJUDSKIH PRAVA ZATOČENIH I NESTALIH GRAĐANA I ČLANOVA NJIHOVIH OBITELJI APEL, OIB 82961376795, Ilica 256B, 10000 Zagreb</izvorni_sadrzaj>
    <derivirana_varijabla naziv="DomainObject.Predmet.ProtustrankaWithAdressOIB_1">CENTAR ZA ZAŠTITU LJUDSKIH PRAVA ZATOČENIH I NESTALIH GRAĐANA I ČLANOVA NJIHOVIH OBITELJI APEL, OIB 82961376795, Ilica 256B, 10000 Zagreb</derivirana_varijabla>
  </DomainObject.Predmet.ProtustrankaWithAdressOIB>
  <DomainObject.Predmet.ProtustrankaNazivFormated>
    <izvorni_sadrzaj>CENTAR ZA ZAŠTITU LJUDSKIH PRAVA ZATOČENIH I NESTALIH GRAĐANA I ČLANOVA NJIHOVIH OBITELJI APEL</izvorni_sadrzaj>
    <derivirana_varijabla naziv="DomainObject.Predmet.ProtustrankaNazivFormated_1">CENTAR ZA ZAŠTITU LJUDSKIH PRAVA ZATOČENIH I NESTALIH GRAĐANA I ČLANOVA NJIHOVIH OBITELJI APEL</derivirana_varijabla>
  </DomainObject.Predmet.ProtustrankaNazivFormated>
  <DomainObject.Predmet.ProtustrankaNazivFormatedOIB>
    <izvorni_sadrzaj>CENTAR ZA ZAŠTITU LJUDSKIH PRAVA ZATOČENIH I NESTALIH GRAĐANA I ČLANOVA NJIHOVIH OBITELJI APEL, OIB 82961376795</izvorni_sadrzaj>
    <derivirana_varijabla naziv="DomainObject.Predmet.ProtustrankaNazivFormatedOIB_1">CENTAR ZA ZAŠTITU LJUDSKIH PRAVA ZATOČENIH I NESTALIH GRAĐANA I ČLANOVA NJIHOVIH OBITELJI APEL, OIB 82961376795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ZAŠTITU LJUDSKIH PRAVA ZATOČENIH I NESTALIH GRAĐANA I ČLANOVA NJIHOVIH OBITELJI APEL</item>
    </izvorni_sadrzaj>
    <derivirana_varijabla naziv="DomainObject.Predmet.ProtuStrankaListFormated_1">
      <item>CENTAR ZA ZAŠTITU LJUDSKIH PRAVA ZATOČENIH I NESTALIH GRAĐANA I ČLANOVA NJIHOVIH OBITELJI APEL</item>
    </derivirana_varijabla>
  </DomainObject.Predmet.ProtuStrankaListFormated>
  <DomainObject.Predmet.ProtuStrankaListFormatedOIB>
    <izvorni_sadrzaj>
      <item>CENTAR ZA ZAŠTITU LJUDSKIH PRAVA ZATOČENIH I NESTALIH GRAĐANA I ČLANOVA NJIHOVIH OBITELJI APEL, OIB 82961376795</item>
    </izvorni_sadrzaj>
    <derivirana_varijabla naziv="DomainObject.Predmet.ProtuStrankaListFormatedOIB_1">
      <item>CENTAR ZA ZAŠTITU LJUDSKIH PRAVA ZATOČENIH I NESTALIH GRAĐANA I ČLANOVA NJIHOVIH OBITELJI APEL, OIB 82961376795</item>
    </derivirana_varijabla>
  </DomainObject.Predmet.ProtuStrankaListFormatedOIB>
  <DomainObject.Predmet.ProtuStrankaListFormatedWithAdress>
    <izvorni_sadrzaj>
      <item>CENTAR ZA ZAŠTITU LJUDSKIH PRAVA ZATOČENIH I NESTALIH GRAĐANA I ČLANOVA NJIHOVIH OBITELJI APEL, Ilica 256B, 10000 Zagreb</item>
    </izvorni_sadrzaj>
    <derivirana_varijabla naziv="DomainObject.Predmet.ProtuStrankaListFormatedWithAdress_1">
      <item>CENTAR ZA ZAŠTITU LJUDSKIH PRAVA ZATOČENIH I NESTALIH GRAĐANA I ČLANOVA NJIHOVIH OBITELJI APEL, Ilica 256B, 10000 Zagreb</item>
    </derivirana_varijabla>
  </DomainObject.Predmet.ProtuStrankaListFormatedWithAdress>
  <DomainObject.Predmet.ProtuStrankaListFormatedWithAdressOIB>
    <izvorni_sadrzaj>
      <item>CENTAR ZA ZAŠTITU LJUDSKIH PRAVA ZATOČENIH I NESTALIH GRAĐANA I ČLANOVA NJIHOVIH OBITELJI APEL, OIB 82961376795, Ilica 256B, 10000 Zagreb</item>
    </izvorni_sadrzaj>
    <derivirana_varijabla naziv="DomainObject.Predmet.ProtuStrankaListFormatedWithAdressOIB_1">
      <item>CENTAR ZA ZAŠTITU LJUDSKIH PRAVA ZATOČENIH I NESTALIH GRAĐANA I ČLANOVA NJIHOVIH OBITELJI APEL, OIB 82961376795, Ilica 256B, 10000 Zagreb</item>
    </derivirana_varijabla>
  </DomainObject.Predmet.ProtuStrankaListFormatedWithAdressOIB>
  <DomainObject.Predmet.ProtuStrankaListNazivFormated>
    <izvorni_sadrzaj>
      <item>CENTAR ZA ZAŠTITU LJUDSKIH PRAVA ZATOČENIH I NESTALIH GRAĐANA I ČLANOVA NJIHOVIH OBITELJI APEL</item>
    </izvorni_sadrzaj>
    <derivirana_varijabla naziv="DomainObject.Predmet.ProtuStrankaListNazivFormated_1">
      <item>CENTAR ZA ZAŠTITU LJUDSKIH PRAVA ZATOČENIH I NESTALIH GRAĐANA I ČLANOVA NJIHOVIH OBITELJI APEL</item>
    </derivirana_varijabla>
  </DomainObject.Predmet.ProtuStrankaListNazivFormated>
  <DomainObject.Predmet.ProtuStrankaListNazivFormatedOIB>
    <izvorni_sadrzaj>
      <item>CENTAR ZA ZAŠTITU LJUDSKIH PRAVA ZATOČENIH I NESTALIH GRAĐANA I ČLANOVA NJIHOVIH OBITELJI APEL, OIB 82961376795</item>
    </izvorni_sadrzaj>
    <derivirana_varijabla naziv="DomainObject.Predmet.ProtuStrankaListNazivFormatedOIB_1">
      <item>CENTAR ZA ZAŠTITU LJUDSKIH PRAVA ZATOČENIH I NESTALIH GRAĐANA I ČLANOVA NJIHOVIH OBITELJI APEL, OIB 82961376795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ZAŠTITU LJUDSKIH PRAVA ZATOČENIH I NESTALIH GRAĐANA I ČLANOVA NJIHOVIH OBITELJI APEL</izvorni_sadrzaj>
    <derivirana_varijabla naziv="DomainObject.Predmet.ProtustrankaIDrugi_1">CENTAR ZA ZAŠTITU LJUDSKIH PRAVA ZATOČENIH I NESTALIH GRAĐANA I ČLANOVA NJIHOVIH OBITELJI APEL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ZAŠTITU LJUDSKIH PRAVA ZATOČENIH I NESTALIH GRAĐANA I ČLANOVA NJIHOVIH OBITELJI APEL, OIB 82961376795, Ilica 256B, 10000 Zagreb</izvorni_sadrzaj>
    <derivirana_varijabla naziv="DomainObject.Predmet.ProtustrankaIDrugiAdressOIB_1">CENTAR ZA ZAŠTITU LJUDSKIH PRAVA ZATOČENIH I NESTALIH GRAĐANA I ČLANOVA NJIHOVIH OBITELJI APEL, OIB 82961376795, Ilica 256B,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ZAŠTITU LJUDSKIH PRAVA ZATOČENIH I NESTALIH GRAĐANA I ČLANOVA NJIHOVIH OBITELJI APEL</item>
      <item>FINA Regionalni centar Zagreb</item>
    </izvorni_sadrzaj>
    <derivirana_varijabla naziv="DomainObject.Predmet.SudioniciListNaziv_1">
      <item>CENTAR ZA ZAŠTITU LJUDSKIH PRAVA ZATOČENIH I NESTALIH GRAĐANA I ČLANOVA NJIHOVIH OBITELJI APEL</item>
      <item>FINA Regionalni centar Zagreb</item>
    </derivirana_varijabla>
  </DomainObject.Predmet.SudioniciListNaziv>
  <DomainObject.Predmet.SudioniciListAdressOIB>
    <izvorni_sadrzaj>
      <item>CENTAR ZA ZAŠTITU LJUDSKIH PRAVA ZATOČENIH I NESTALIH GRAĐANA I ČLANOVA NJIHOVIH OBITELJI APEL, OIB 82961376795, Ilica 256B,10000 Zagreb</item>
      <item>FINA Regionalni centar Zagreb, OIB 85821130368, Trg svibanjskih žrtava 1995. 1,10000 Zagreb</item>
    </izvorni_sadrzaj>
    <derivirana_varijabla naziv="DomainObject.Predmet.SudioniciListAdressOIB_1">
      <item>CENTAR ZA ZAŠTITU LJUDSKIH PRAVA ZATOČENIH I NESTALIH GRAĐANA I ČLANOVA NJIHOVIH OBITELJI APEL, OIB 82961376795, Ilica 256B,10000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82961376795</item>
      <item>, OIB 85821130368</item>
    </izvorni_sadrzaj>
    <derivirana_varijabla naziv="DomainObject.Predmet.SudioniciListNazivOIB_1">
      <item>, OIB 82961376795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1368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2016-01-11T13:03:00Z</dcterms:created>
  <dc:creator>ilukac</dc:creator>
  <cp:lastModifiedBy>Višnja Svečak</cp:lastModifiedBy>
  <cp:lastPrinted>2015-12-23T10:25:00Z</cp:lastPrinted>
  <dcterms:modified xmlns:xsi="http://www.w3.org/2001/XMLSchema-instance" xsi:type="dcterms:W3CDTF">2016-01-11T13:05:00Z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