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cd2d" w14:paraId="57bcd2d" w:rsidRDefault="009F15BD" w:rsidP="001507AE" w:rsidR="009F15BD" w:rsidRPr="00CE7310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CE7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CE731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CE7310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CE7310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CE731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3F02" w:rsidRPr="00CE7310">
        <w:rPr>
          <w:rFonts w:hAnsi="Times New Roman" w:ascii="Times New Roman"/>
          <w:sz w:val="22"/>
          <w:szCs w:val="22"/>
        </w:rPr>
        <w:t>SMART MEDIA d.o.o., Dubrovnik, Gorica Svetog Vlaha 10, OIB: 94904807027</w:t>
      </w:r>
      <w:r w:rsidR="00AB4C8E" w:rsidRPr="00CE7310">
        <w:rPr>
          <w:rFonts w:hAnsi="Times New Roman" w:ascii="Times New Roman"/>
          <w:sz w:val="22"/>
          <w:szCs w:val="22"/>
        </w:rPr>
        <w:t xml:space="preserve">, </w:t>
      </w:r>
      <w:r w:rsidR="004918B5" w:rsidRPr="00CE731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65BE4">
        <w:rPr>
          <w:rFonts w:hAnsi="Times New Roman" w:ascii="Times New Roman"/>
          <w:sz w:val="22"/>
          <w:szCs w:val="22"/>
          <w:lang w:val="hr-HR"/>
        </w:rPr>
        <w:t>2. svibnja</w:t>
      </w:r>
      <w:r w:rsidRPr="00CE7310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E7310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CE7310">
        <w:rPr>
          <w:rFonts w:hAnsi="Times New Roman" w:ascii="Times New Roman"/>
          <w:sz w:val="22"/>
          <w:szCs w:val="22"/>
        </w:rPr>
        <w:t xml:space="preserve"> </w:t>
      </w:r>
      <w:r w:rsidR="00AD15B2" w:rsidRPr="00CE7310">
        <w:rPr>
          <w:rFonts w:hAnsi="Times New Roman" w:ascii="Times New Roman"/>
          <w:sz w:val="22"/>
          <w:szCs w:val="22"/>
        </w:rPr>
        <w:t>SMART MEDIA d.o.o., Dubrovnik, Gorica Svetog Vlaha 10, OIB: 94904807027</w:t>
      </w:r>
      <w:r w:rsidR="00AA4411" w:rsidRPr="00CE7310">
        <w:rPr>
          <w:rFonts w:hAnsi="Times New Roman" w:ascii="Times New Roman"/>
          <w:sz w:val="22"/>
          <w:szCs w:val="22"/>
        </w:rPr>
        <w:t xml:space="preserve">, dana </w:t>
      </w:r>
      <w:r w:rsidR="009001F7" w:rsidRPr="00CE7310">
        <w:rPr>
          <w:rFonts w:hAnsi="Times New Roman" w:ascii="Times New Roman"/>
          <w:sz w:val="22"/>
          <w:szCs w:val="22"/>
        </w:rPr>
        <w:t>2</w:t>
      </w:r>
      <w:r w:rsidR="00E65BE4">
        <w:rPr>
          <w:rFonts w:hAnsi="Times New Roman" w:ascii="Times New Roman"/>
          <w:sz w:val="22"/>
          <w:szCs w:val="22"/>
        </w:rPr>
        <w:t>. svibnja</w:t>
      </w:r>
      <w:r w:rsidR="00AA4411" w:rsidRPr="00CE7310">
        <w:rPr>
          <w:rFonts w:hAnsi="Times New Roman" w:ascii="Times New Roman"/>
          <w:sz w:val="22"/>
          <w:szCs w:val="22"/>
        </w:rPr>
        <w:t xml:space="preserve"> 2016. godine u 14,3</w:t>
      </w:r>
      <w:r w:rsidRPr="00CE7310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CE7310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E7310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CE7310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686DF1">
        <w:rPr>
          <w:rFonts w:hAnsi="Times New Roman" w:ascii="Times New Roman"/>
          <w:sz w:val="22"/>
          <w:szCs w:val="22"/>
        </w:rPr>
        <w:t>ADA RAJKOVIĆ, Split, Matice Hrvatske 10, OIB: 27195964864</w:t>
      </w:r>
      <w:r w:rsidR="00C91FB0" w:rsidRPr="00CE7310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CE7310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CE731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AD15B2" w:rsidRPr="00CE7310">
        <w:rPr>
          <w:rFonts w:hAnsi="Times New Roman" w:ascii="Times New Roman"/>
          <w:sz w:val="22"/>
          <w:szCs w:val="22"/>
        </w:rPr>
        <w:t>SMART MEDIA d.o.o., Dubrovnik, Gorica Svetog Vlaha 10, OIB: 94904807027</w:t>
      </w:r>
      <w:r w:rsidR="00DB5AA3" w:rsidRPr="00CE7310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CE7310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CE7310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31D6D" w:rsidRPr="00CE7310">
        <w:rPr>
          <w:rFonts w:hAnsi="Times New Roman" w:ascii="Times New Roman"/>
          <w:sz w:val="22"/>
          <w:szCs w:val="22"/>
          <w:lang w:val="hr-HR"/>
        </w:rPr>
        <w:t>30. listopada</w:t>
      </w:r>
      <w:r w:rsidR="00AC63AD" w:rsidRPr="00CE731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E7310">
        <w:rPr>
          <w:rFonts w:hAnsi="Times New Roman" w:ascii="Times New Roman"/>
          <w:sz w:val="22"/>
          <w:szCs w:val="22"/>
          <w:lang w:val="hr-HR"/>
        </w:rPr>
        <w:t>201</w:t>
      </w:r>
      <w:r w:rsidR="00B45D12" w:rsidRPr="00CE7310">
        <w:rPr>
          <w:rFonts w:hAnsi="Times New Roman" w:ascii="Times New Roman"/>
          <w:sz w:val="22"/>
          <w:szCs w:val="22"/>
          <w:lang w:val="hr-HR"/>
        </w:rPr>
        <w:t>5</w:t>
      </w:r>
      <w:r w:rsidRPr="00CE7310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CE7310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44BFC">
        <w:rPr>
          <w:rFonts w:hAnsi="Times New Roman" w:ascii="Times New Roman"/>
          <w:sz w:val="22"/>
          <w:szCs w:val="22"/>
          <w:lang w:val="hr-HR"/>
        </w:rPr>
        <w:t>10. veljače</w:t>
      </w:r>
      <w:r w:rsidR="00B3222C" w:rsidRPr="00CE7310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B44BFC">
        <w:rPr>
          <w:rFonts w:hAnsi="Times New Roman" w:ascii="Times New Roman"/>
          <w:sz w:val="22"/>
          <w:szCs w:val="22"/>
          <w:lang w:val="hr-HR"/>
        </w:rPr>
        <w:t>6</w:t>
      </w:r>
      <w:r w:rsidRPr="00CE7310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E7310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E7310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CE731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65BE4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CE7310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E731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E7310">
      <w:pPr>
        <w:rPr>
          <w:rFonts w:hAnsi="Times New Roman" w:ascii="Times New Roman"/>
          <w:b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CE731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Pr="00CE7310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CE7310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5B0DE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CE731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CE731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E7310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CE7310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E7310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CE7310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E7310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E4B73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CE7310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CE7310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E7310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CE7310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E7310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CE7310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CE7310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CE731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0D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353F02">
      <w:rPr>
        <w:rFonts w:hAnsi="Times New Roman" w:ascii="Times New Roman"/>
        <w:b/>
        <w:sz w:val="22"/>
        <w:szCs w:val="22"/>
        <w:lang w:val="hr-HR"/>
      </w:rPr>
      <w:t>691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A30B4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53F02">
      <w:rPr>
        <w:rFonts w:hAnsi="Times New Roman" w:ascii="Times New Roman"/>
        <w:b/>
        <w:sz w:val="22"/>
        <w:szCs w:val="22"/>
        <w:lang w:val="hr-HR"/>
      </w:rPr>
      <w:t>691</w:t>
    </w:r>
    <w:r w:rsidR="00A30B43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74FAA"/>
    <w:rsid w:val="000833A0"/>
    <w:rsid w:val="00092A24"/>
    <w:rsid w:val="000979F6"/>
    <w:rsid w:val="000B1D80"/>
    <w:rsid w:val="000B609B"/>
    <w:rsid w:val="000C47B3"/>
    <w:rsid w:val="00112B50"/>
    <w:rsid w:val="001150DC"/>
    <w:rsid w:val="00124676"/>
    <w:rsid w:val="001273D2"/>
    <w:rsid w:val="00131D6D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500BD"/>
    <w:rsid w:val="00353F02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35B8"/>
    <w:rsid w:val="00437BBB"/>
    <w:rsid w:val="0044082D"/>
    <w:rsid w:val="00453EEE"/>
    <w:rsid w:val="0045694E"/>
    <w:rsid w:val="004603D4"/>
    <w:rsid w:val="004834B5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3D54"/>
    <w:rsid w:val="005442D0"/>
    <w:rsid w:val="0054571D"/>
    <w:rsid w:val="00545C37"/>
    <w:rsid w:val="00552465"/>
    <w:rsid w:val="00561677"/>
    <w:rsid w:val="00565BFC"/>
    <w:rsid w:val="005940E9"/>
    <w:rsid w:val="005B0DE6"/>
    <w:rsid w:val="005B28D6"/>
    <w:rsid w:val="005B2C8F"/>
    <w:rsid w:val="005B3D80"/>
    <w:rsid w:val="005D2055"/>
    <w:rsid w:val="005D5F7D"/>
    <w:rsid w:val="005E3275"/>
    <w:rsid w:val="00600512"/>
    <w:rsid w:val="006139C8"/>
    <w:rsid w:val="00621AAC"/>
    <w:rsid w:val="006356C5"/>
    <w:rsid w:val="00636CC5"/>
    <w:rsid w:val="00661298"/>
    <w:rsid w:val="00676A23"/>
    <w:rsid w:val="00686DF1"/>
    <w:rsid w:val="006915AB"/>
    <w:rsid w:val="00697978"/>
    <w:rsid w:val="006D45D8"/>
    <w:rsid w:val="007045BC"/>
    <w:rsid w:val="00714CC9"/>
    <w:rsid w:val="00722851"/>
    <w:rsid w:val="00730EAB"/>
    <w:rsid w:val="0076207E"/>
    <w:rsid w:val="0076278E"/>
    <w:rsid w:val="007659F3"/>
    <w:rsid w:val="007A29F9"/>
    <w:rsid w:val="007A3C50"/>
    <w:rsid w:val="007B42F3"/>
    <w:rsid w:val="007B74B3"/>
    <w:rsid w:val="007C6CF9"/>
    <w:rsid w:val="007C7672"/>
    <w:rsid w:val="007E125F"/>
    <w:rsid w:val="007F4668"/>
    <w:rsid w:val="008117CE"/>
    <w:rsid w:val="008162AD"/>
    <w:rsid w:val="00821B90"/>
    <w:rsid w:val="008340A2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02A6E"/>
    <w:rsid w:val="00A22C68"/>
    <w:rsid w:val="00A30B43"/>
    <w:rsid w:val="00A35095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C63AD"/>
    <w:rsid w:val="00AD15B2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44BFC"/>
    <w:rsid w:val="00B45D12"/>
    <w:rsid w:val="00B4799F"/>
    <w:rsid w:val="00B62DF0"/>
    <w:rsid w:val="00B73ACA"/>
    <w:rsid w:val="00B743F7"/>
    <w:rsid w:val="00B81363"/>
    <w:rsid w:val="00B93C5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E7310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641D1"/>
    <w:rsid w:val="00E65BE4"/>
    <w:rsid w:val="00E72F23"/>
    <w:rsid w:val="00E947D2"/>
    <w:rsid w:val="00EB66D0"/>
    <w:rsid w:val="00EC0212"/>
    <w:rsid w:val="00EE5750"/>
    <w:rsid w:val="00EE69E5"/>
    <w:rsid w:val="00F25E2A"/>
    <w:rsid w:val="00F40CF2"/>
    <w:rsid w:val="00F45478"/>
    <w:rsid w:val="00F470D8"/>
    <w:rsid w:val="00F55CE1"/>
    <w:rsid w:val="00F60DC8"/>
    <w:rsid w:val="00F62A72"/>
    <w:rsid w:val="00F667BC"/>
    <w:rsid w:val="00F86625"/>
    <w:rsid w:val="00F87D60"/>
    <w:rsid w:val="00F923D9"/>
    <w:rsid w:val="00FA0C97"/>
    <w:rsid w:val="00FB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0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DE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DE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DE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DE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0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DE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DE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D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DE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SZ</izvorni_sadrzaj>
    <derivirana_varijabla naziv="DomainObject.Predmet.Opis_1">ČL. 444.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St-691/2015</izvorni_sadrzaj>
    <derivirana_varijabla naziv="DomainObject.Predmet.OznakaBroj_1">St-691/2015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MEDIA d.o.o. za promidžbu, trgovinu, turizam i usluge</izvorni_sadrzaj>
    <derivirana_varijabla naziv="DomainObject.Predmet.ProtustrankaFormated_1">  SMART MEDIA d.o.o. za promidžbu, trgovinu, turizam i usluge</derivirana_varijabla>
  </DomainObject.Predmet.ProtustrankaFormated>
  <DomainObject.Predmet.ProtustrankaFormatedOIB>
    <izvorni_sadrzaj>  SMART MEDIA d.o.o. za promidžbu, trgovinu, turizam i usluge, OIB 94904807027</izvorni_sadrzaj>
    <derivirana_varijabla naziv="DomainObject.Predmet.ProtustrankaFormatedOIB_1">  SMART MEDIA d.o.o. za promidžbu, trgovinu, turizam i usluge, OIB 94904807027</derivirana_varijabla>
  </DomainObject.Predmet.ProtustrankaFormatedOIB>
  <DomainObject.Predmet.ProtustrankaFormatedWithAdress>
    <izvorni_sadrzaj> SMART MEDIA d.o.o. za promidžbu, trgovinu, turizam i usluge, Gorica Svetog Vlaha 10, 20000 Dubrovnik</izvorni_sadrzaj>
    <derivirana_varijabla naziv="DomainObject.Predmet.ProtustrankaFormatedWithAdress_1"> SMART MEDIA d.o.o. za promidžbu, trgovinu, turizam i usluge, Gorica Svetog Vlaha 10, 20000 Dubrovnik</derivirana_varijabla>
  </DomainObject.Predmet.ProtustrankaFormatedWithAdress>
  <DomainObject.Predmet.ProtustrankaFormatedWithAdressOIB>
    <izvorni_sadrzaj> SMART MEDIA d.o.o. za promidžbu, trgovinu, turizam i usluge, OIB 94904807027, Gorica Svetog Vlaha 10, 20000 Dubrovnik</izvorni_sadrzaj>
    <derivirana_varijabla naziv="DomainObject.Predmet.ProtustrankaFormatedWithAdressOIB_1"> SMART MEDIA d.o.o. za promidžbu, trgovinu, turizam i usluge, OIB 94904807027, Gorica Svetog Vlaha 10, 20000 Dubrovnik</derivirana_varijabla>
  </DomainObject.Predmet.ProtustrankaFormatedWithAdressOIB>
  <DomainObject.Predmet.ProtustrankaWithAdress>
    <izvorni_sadrzaj>SMART MEDIA d.o.o. za promidžbu, trgovinu, turizam i usluge Gorica Svetog Vlaha 10, 20000 Dubrovnik</izvorni_sadrzaj>
    <derivirana_varijabla naziv="DomainObject.Predmet.ProtustrankaWithAdress_1">SMART MEDIA d.o.o. za promidžbu, trgovinu, turizam i usluge Gorica Svetog Vlaha 10, 20000 Dubrovnik</derivirana_varijabla>
  </DomainObject.Predmet.ProtustrankaWithAdress>
  <DomainObject.Predmet.ProtustrankaWithAdressOIB>
    <izvorni_sadrzaj>SMART MEDIA d.o.o. za promidžbu, trgovinu, turizam i usluge, OIB 94904807027, Gorica Svetog Vlaha 10, 20000 Dubrovnik</izvorni_sadrzaj>
    <derivirana_varijabla naziv="DomainObject.Predmet.ProtustrankaWithAdressOIB_1">SMART MEDIA d.o.o. za promidžbu, trgovinu, turizam i usluge, OIB 94904807027, Gorica Svetog Vlaha 10, 20000 Dubrovnik</derivirana_varijabla>
  </DomainObject.Predmet.ProtustrankaWithAdressOIB>
  <DomainObject.Predmet.ProtustrankaNazivFormated>
    <izvorni_sadrzaj>SMART MEDIA d.o.o. za promidžbu, trgovinu, turizam i usluge</izvorni_sadrzaj>
    <derivirana_varijabla naziv="DomainObject.Predmet.ProtustrankaNazivFormated_1">SMART MEDIA d.o.o. za promidžbu, trgovinu, turizam i usluge</derivirana_varijabla>
  </DomainObject.Predmet.ProtustrankaNazivFormated>
  <DomainObject.Predmet.ProtustrankaNazivFormatedOIB>
    <izvorni_sadrzaj>SMART MEDIA d.o.o. za promidžbu, trgovinu, turizam i usluge, OIB 94904807027</izvorni_sadrzaj>
    <derivirana_varijabla naziv="DomainObject.Predmet.ProtustrankaNazivFormatedOIB_1">SMART MEDIA d.o.o. za promidžbu, trgovinu, turizam i usluge, OIB 94904807027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405982.40</izvorni_sadrzaj>
    <derivirana_varijabla naziv="DomainObject.Predmet.TrenutnaVrijednost_1">405982.40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SMART MEDIA d.o.o. za promidžbu, trgovinu, turizam i usluge</item>
    </izvorni_sadrzaj>
    <derivirana_varijabla naziv="DomainObject.Predmet.ProtuStrankaListFormated_1">
      <item>SMART MEDIA d.o.o. za promidžbu, trgovinu, turizam i usluge</item>
    </derivirana_varijabla>
  </DomainObject.Predmet.ProtuStrankaListFormated>
  <DomainObject.Predmet.ProtuStrankaListFormatedOIB>
    <izvorni_sadrzaj>
      <item>SMART MEDIA d.o.o. za promidžbu, trgovinu, turizam i usluge, OIB 94904807027</item>
    </izvorni_sadrzaj>
    <derivirana_varijabla naziv="DomainObject.Predmet.ProtuStrankaListFormatedOIB_1">
      <item>SMART MEDIA d.o.o. za promidžbu, trgovinu, turizam i usluge, OIB 94904807027</item>
    </derivirana_varijabla>
  </DomainObject.Predmet.ProtuStrankaListFormatedOIB>
  <DomainObject.Predmet.ProtuStrankaListFormatedWithAdress>
    <izvorni_sadrzaj>
      <item>SMART MEDIA d.o.o. za promidžbu, trgovinu, turizam i usluge, Gorica Svetog Vlaha 10, 20000 Dubrovnik</item>
    </izvorni_sadrzaj>
    <derivirana_varijabla naziv="DomainObject.Predmet.ProtuStrankaListFormatedWithAdress_1">
      <item>SMART MEDIA d.o.o. za promidžbu, trgovinu, turizam i usluge, Gorica Svetog Vlaha 10, 20000 Dubrovnik</item>
    </derivirana_varijabla>
  </DomainObject.Predmet.ProtuStrankaListFormatedWithAdress>
  <DomainObject.Predmet.ProtuStrankaListFormatedWithAdressOIB>
    <izvorni_sadrzaj>
      <item>SMART MEDIA d.o.o. za promidžbu, trgovinu, turizam i usluge, OIB 94904807027, Gorica Svetog Vlaha 10, 20000 Dubrovnik</item>
    </izvorni_sadrzaj>
    <derivirana_varijabla naziv="DomainObject.Predmet.ProtuStrankaListFormatedWithAdressOIB_1">
      <item>SMART MEDIA d.o.o. za promidžbu, trgovinu, turizam i usluge, OIB 94904807027, Gorica Svetog Vlaha 10, 20000 Dubrovnik</item>
    </derivirana_varijabla>
  </DomainObject.Predmet.ProtuStrankaListFormatedWithAdressOIB>
  <DomainObject.Predmet.ProtuStrankaListNazivFormated>
    <izvorni_sadrzaj>
      <item>SMART MEDIA d.o.o. za promidžbu, trgovinu, turizam i usluge</item>
    </izvorni_sadrzaj>
    <derivirana_varijabla naziv="DomainObject.Predmet.ProtuStrankaListNazivFormated_1">
      <item>SMART MEDIA d.o.o. za promidžbu, trgovinu, turizam i usluge</item>
    </derivirana_varijabla>
  </DomainObject.Predmet.ProtuStrankaListNazivFormated>
  <DomainObject.Predmet.ProtuStrankaListNazivFormatedOIB>
    <izvorni_sadrzaj>
      <item>SMART MEDIA d.o.o. za promidžbu, trgovinu, turizam i usluge, OIB 94904807027</item>
    </izvorni_sadrzaj>
    <derivirana_varijabla naziv="DomainObject.Predmet.ProtuStrankaListNazivFormatedOIB_1">
      <item>SMART MEDIA d.o.o. za promidžbu, trgovinu, turizam i usluge, OIB 94904807027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SMART MEDIA d.o.o. za promidžbu, trgovinu, turizam i usluge</izvorni_sadrzaj>
    <derivirana_varijabla naziv="DomainObject.Predmet.ProtustrankaIDrugi_1">SMART MEDIA d.o.o. za promidžbu,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SMART MEDIA d.o.o. za promidžbu, trgovinu, turizam i usluge, OIB 94904807027, Gorica Svetog Vlaha 10, 20000 Dubrovnik</izvorni_sadrzaj>
    <derivirana_varijabla naziv="DomainObject.Predmet.ProtustrankaIDrugiAdressOIB_1">SMART MEDIA d.o.o. za promidžbu, trgovinu, turizam i usluge, OIB 94904807027, Gorica Svetog Vlaha 10,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SMART MEDIA d.o.o. za promidžbu, trgovinu, turizam i usluge</item>
    </izvorni_sadrzaj>
    <derivirana_varijabla naziv="DomainObject.Predmet.SudioniciListNaziv_1">
      <item>FINA RC SPLIT, PODRUŽNICA DUBROVNIK</item>
      <item>SMART MEDIA d.o.o. za promidžbu,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SMART MEDIA d.o.o. za promidžbu, trgovinu, turizam i usluge, OIB 94904807027, Gorica Svetog Vlaha 10,20000 Dubrovnik</item>
    </izvorni_sadrzaj>
    <derivirana_varijabla naziv="DomainObject.Predmet.SudioniciListAdressOIB_1">
      <item>FINA RC SPLIT, PODRUŽNICA DUBROVNIK, OIB 85821130368, VUKOVARSKA 2,20000 Dubrovnik</item>
      <item>SMART MEDIA d.o.o. za promidžbu, trgovinu, turizam i usluge, OIB 94904807027, Gorica Svetog Vlaha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94904807027</item>
    </izvorni_sadrzaj>
    <derivirana_varijabla naziv="DomainObject.Predmet.SudioniciListNazivOIB_1">
      <item>, OIB 85821130368</item>
      <item>, OIB 94904807027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6A994-7C5B-4F0D-99D0-096F83A70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2632</properties:Characters>
  <properties:Lines>89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2016-03-01T09:53:00Z</dcterms:created>
  <dc:creator>Sudsko vijeæe</dc:creator>
  <cp:lastModifiedBy>Sandra Lazo Oblizalo</cp:lastModifiedBy>
  <cp:lastPrinted>2016-05-02T12:50:00Z</cp:lastPrinted>
  <dcterms:modified xmlns:xsi="http://www.w3.org/2001/XMLSchema-instance" xsi:type="dcterms:W3CDTF">2016-05-02T12:50:00Z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