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f447" w14:paraId="21ff447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8F620A">
        <w:rPr>
          <w:b w:val="false"/>
          <w:lang w:val="hr-HR"/>
        </w:rPr>
        <w:t>1630/17-5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8F620A">
        <w:t>MIDIA jednostavno društvo s ograničenom odgovornošću za trgovinu i usluge, Ernestinovo (Općina Ernestinovo), Vladimira Nazora 61, MBS: 030175687, OIB: 04275637639</w:t>
      </w:r>
      <w:r>
        <w:t xml:space="preserve">, dana </w:t>
      </w:r>
      <w:r w:rsidR="00D864C4">
        <w:t>1</w:t>
      </w:r>
      <w:r w:rsidR="004D4A72">
        <w:t>9. siječnja</w:t>
      </w:r>
      <w:r w:rsidR="00D864C4">
        <w:t xml:space="preserve"> 2018.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6447D0" w:rsidP="00301A4D" w:rsidR="006447D0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D864C4">
        <w:t xml:space="preserve"> </w:t>
      </w:r>
      <w:r w:rsidR="008F620A">
        <w:t>MIDIA jednostavno društvo s ograničenom odgovornošću za trgovinu i usluge, Ernestinovo (Općina Ernestinovo), Vladimira Nazora 61, MBS: 030175687, OIB: 04275637639.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6447D0" w:rsidP="00B75497" w:rsidR="006447D0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8F620A">
        <w:t>29. studenog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8F620A">
        <w:t>5889</w:t>
      </w:r>
      <w:r w:rsidR="004D4A72">
        <w:t xml:space="preserve"> </w:t>
      </w:r>
      <w:r w:rsidR="00D864C4">
        <w:t xml:space="preserve">od </w:t>
      </w:r>
      <w:r w:rsidR="008F620A">
        <w:t>28.</w:t>
      </w:r>
      <w:r w:rsidR="004D4A72">
        <w:t xml:space="preserve"> studenog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r w:rsidR="008F620A">
        <w:t>MIDIA jednostavno društvo s ograničenom odgovornošću za trgovinu i usluge, Ernestinovo (Općina Ernestinovo), Vladimira Nazora 61, MBS: 030175687, OIB: 04275637639.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4D4A72">
        <w:t>5</w:t>
      </w:r>
      <w:r w:rsidR="00D864C4">
        <w:t xml:space="preserve">. prosinca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16</w:t>
      </w:r>
      <w:r w:rsidR="008F620A">
        <w:t>3</w:t>
      </w:r>
      <w:r w:rsidR="006447D0">
        <w:t>0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D72678" w:rsidP="0047501A" w:rsidR="00D72678">
      <w:pPr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6447D0" w:rsidP="006447D0" w:rsidR="006447D0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16</w:t>
      </w:r>
      <w:r w:rsidR="008F620A">
        <w:rPr>
          <w:b w:val="false"/>
          <w:lang w:val="hr-HR"/>
        </w:rPr>
        <w:t>3</w:t>
      </w:r>
      <w:r>
        <w:rPr>
          <w:b w:val="false"/>
          <w:lang w:val="hr-HR"/>
        </w:rPr>
        <w:t>0/17-5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D84AEC" w:rsidP="00006261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6447D0">
        <w:t xml:space="preserve">18. </w:t>
      </w:r>
      <w:r w:rsidR="00685B11">
        <w:t xml:space="preserve">prosinca </w:t>
      </w:r>
      <w:r w:rsidR="00FC4191">
        <w:t>2017</w:t>
      </w:r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685B11">
        <w:t xml:space="preserve"> </w:t>
      </w:r>
      <w:r w:rsidR="008F620A">
        <w:t>MIDIA jednostavno društvo s ograničenom odgovornošću za trgovinu i usluge, Ernestinovo (Općina Ernestinovo), Vladimira Nazora 61, MBS: 030175687, OIB: 04275637639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1</w:t>
      </w:r>
      <w:r w:rsidR="006447D0">
        <w:rPr>
          <w:bCs/>
        </w:rPr>
        <w:t>9.</w:t>
      </w:r>
      <w:r w:rsidR="00685B11">
        <w:rPr>
          <w:bCs/>
        </w:rPr>
        <w:t xml:space="preserve">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6447D0" w:rsidP="00B75497" w:rsidR="00B75497">
      <w:pPr>
        <w:numPr>
          <w:ilvl w:val="0"/>
          <w:numId w:val="2"/>
        </w:numPr>
        <w:jc w:val="both"/>
      </w:pPr>
      <w:r>
        <w:t>Podnositelj zahtjeva - FI</w:t>
      </w:r>
      <w:r w:rsidR="00F920FE">
        <w:t xml:space="preserve">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r w:rsidR="00006261">
        <w:t>MIDIA j.d.o.o. Ernestinovo (Općina Ernestinovo)Vladimira Nazora 61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447D0">
        <w:t>19</w:t>
      </w:r>
      <w:r w:rsidR="00685B11">
        <w:t>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6261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471BA"/>
    <w:rsid w:val="0028334A"/>
    <w:rsid w:val="00287EC6"/>
    <w:rsid w:val="00292D1E"/>
    <w:rsid w:val="002C51D3"/>
    <w:rsid w:val="002D28E6"/>
    <w:rsid w:val="002D7118"/>
    <w:rsid w:val="002E7214"/>
    <w:rsid w:val="002F7A13"/>
    <w:rsid w:val="00301A4D"/>
    <w:rsid w:val="003331FB"/>
    <w:rsid w:val="0035010A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D4A72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447D0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20A"/>
    <w:rsid w:val="008F656F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F3DAB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St-1630/2017</izvorni_sadrzaj>
    <derivirana_varijabla naziv="DomainObject.Predmet.OznakaBroj_1">St-1630/2017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</izvorni_sadrzaj>
    <derivirana_varijabla naziv="DomainObject.Predmet.ProtustrankaFormated_1">  MIDIA jednostavno društvo s ograničenom odgovornošću za trgovinu i usluge</derivirana_varijabla>
  </DomainObject.Predmet.ProtustrankaFormated>
  <DomainObject.Predmet.ProtustrankaFormatedOIB>
    <izvorni_sadrzaj>  MIDIA jednostavno društvo s ograničenom odgovornošću za trgovinu i usluge, OIB 04275637639</izvorni_sadrzaj>
    <derivirana_varijabla naziv="DomainObject.Predmet.ProtustrankaFormatedOIB_1">  MIDIA jednostavno društvo s ograničenom odgovornošću za trgovinu i usluge, OIB 04275637639</derivirana_varijabla>
  </DomainObject.Predmet.ProtustrankaFormatedOIB>
  <DomainObject.Predmet.ProtustrankaFormatedWithAdress>
    <izvorni_sadrzaj> MIDIA jednostavno društvo s ograničenom odgovornošću za trgovinu i usluge, Vladimira Nazora 61, 31216 Ernestinovo</izvorni_sadrzaj>
    <derivirana_varijabla naziv="DomainObject.Predmet.ProtustrankaFormatedWithAdress_1"> MIDIA jednostavno društvo s ograničenom odgovornošću za trgovinu i usluge, Vladimira Nazora 61, 31216 Ernestinovo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</izvorni_sadrzaj>
    <derivirana_varijabla naziv="DomainObject.Predmet.ProtustrankaFormatedWithAdressOIB_1"> MIDIA jednostavno društvo s ograničenom odgovornošću za trgovinu i usluge, OIB 04275637639, Vladimira Nazora 61, 31216 Ernestinovo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MIDIA jednostavno društvo s ograničenom odgovornošću za trgovinu i usluge</item>
    </izvorni_sadrzaj>
    <derivirana_varijabla naziv="DomainObject.Predmet.ProtuStrankaListFormated_1">
      <item>MIDIA jednostavno društvo s ograničenom odgovornošću za trgovinu i usluge</item>
    </derivirana_varijabla>
  </DomainObject.Predmet.ProtuStrankaListFormated>
  <DomainObject.Predmet.ProtuStrankaListFormatedOIB>
    <izvorni_sadrzaj>
      <item>MIDIA jednostavno društvo s ograničenom odgovornošću za trgovinu i usluge, OIB 04275637639</item>
    </izvorni_sadrzaj>
    <derivirana_varijabla naziv="DomainObject.Predmet.ProtuStrankaListFormatedOIB_1">
      <item>MIDIA jednostavno društvo s ograničenom odgovornošću za trgovinu i usluge, OIB 04275637639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</item>
    </izvorni_sadrzaj>
    <derivirana_varijabla naziv="DomainObject.Predmet.ProtuStrankaListFormatedWithAdress_1">
      <item>MIDIA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</item>
    </izvorni_sadrzaj>
    <derivirana_varijabla naziv="DomainObject.Predmet.ProtuStrankaListFormatedWithAdressOIB_1">
      <item>MIDIA jednostavno društvo s ograničenom odgovornošću za trgovinu i usluge, OIB 04275637639, Vladimira Nazora 61, 31216 Ernestinovo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Ivica Brkić</item>
    </izvorni_sadrzaj>
    <derivirana_varijabla naziv="DomainObject.Predmet.OstaliListFormated_1">
      <item>Ivica Brkić</item>
    </derivirana_varijabla>
  </DomainObject.Predmet.OstaliListFormated>
  <DomainObject.Predmet.OstaliListFormatedOIB>
    <izvorni_sadrzaj>
      <item>Ivica Brkić, OIB 21336865105</item>
    </izvorni_sadrzaj>
    <derivirana_varijabla naziv="DomainObject.Predmet.OstaliListFormatedOIB_1">
      <item>Ivica Brkić, OIB 21336865105</item>
    </derivirana_varijabla>
  </DomainObject.Predmet.OstaliListFormatedOIB>
  <DomainObject.Predmet.OstaliListFormatedWithAdress>
    <izvorni_sadrzaj>
      <item>Ivica Brkić, Vladimira Nazora 61, 31216 Ernestinovo</item>
    </izvorni_sadrzaj>
    <derivirana_varijabla naziv="DomainObject.Predmet.OstaliListFormatedWithAdress_1">
      <item>Ivica Brkić, Vladimira Nazora 61, 31216 Ernestinovo</item>
    </derivirana_varijabla>
  </DomainObject.Predmet.OstaliListFormatedWithAdress>
  <DomainObject.Predmet.OstaliListFormatedWithAdressOIB>
    <izvorni_sadrzaj>
      <item>Ivica Brkić, OIB 21336865105, Vladimira Nazora 61, 31216 Ernestinovo</item>
    </izvorni_sadrzaj>
    <derivirana_varijabla naziv="DomainObject.Predmet.OstaliListFormatedWithAdressOIB_1">
      <item>Ivica Brkić, OIB 21336865105, Vladimira Nazora 61, 31216 Ernestinovo</item>
    </derivirana_varijabla>
  </DomainObject.Predmet.OstaliListFormatedWithAdressOIB>
  <DomainObject.Predmet.OstaliListNazivFormated>
    <izvorni_sadrzaj>
      <item>Ivica Brkić</item>
    </izvorni_sadrzaj>
    <derivirana_varijabla naziv="DomainObject.Predmet.OstaliListNazivFormated_1">
      <item>Ivica Brkić</item>
    </derivirana_varijabla>
  </DomainObject.Predmet.OstaliListNazivFormated>
  <DomainObject.Predmet.OstaliListNazivFormatedOIB>
    <izvorni_sadrzaj>
      <item>Ivica Brkić, OIB 21336865105</item>
    </izvorni_sadrzaj>
    <derivirana_varijabla naziv="DomainObject.Predmet.OstaliListNazivFormatedOIB_1"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MIDIA jednostavno društvo s ograničenom odgovornošću za trgovinu i usluge</item>
      <item>Ivica Brkić</item>
    </izvorni_sadrzaj>
    <derivirana_varijabla naziv="DomainObject.Predmet.SudioniciListNaziv_1">
      <item>FINA RC OSIJEK</item>
      <item>MIDIA jednostavno društvo s ograničenom odgovornošću za trgovinu i usluge</item>
      <item>Ivica Brkić</item>
    </derivirana_varijabla>
  </DomainObject.Predmet.SudioniciListNaziv>
  <DomainObject.Predmet.SudioniciListAdressOIB>
    <izvorni_sadrzaj>
      <item>FINA RC OSIJEK, OIB 85821130368</item>
      <item>MIDIA jednostavno društvo s ograničenom odgovornošću za trgovinu i usluge, OIB 04275637639, Vladimira Nazora 61,31216 Ernestinovo</item>
      <item>Ivica Brkić, OIB 21336865105, Vladimira Nazora 61,31216 Ernestinovo</item>
    </izvorni_sadrzaj>
    <derivirana_varijabla naziv="DomainObject.Predmet.SudioniciListAdressOIB_1">
      <item>FINA RC OSIJEK, OIB 85821130368</item>
      <item>MIDIA jednostavno društvo s ograničenom odgovornošću za trgovinu i usluge, OIB 04275637639, Vladimira Nazora 61,31216 Ernestinovo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04275637639</item>
      <item>, OIB 21336865105</item>
    </izvorni_sadrzaj>
    <derivirana_varijabla naziv="DomainObject.Predmet.SudioniciListNazivOIB_1">
      <item>, OIB 85821130368</item>
      <item>, OIB 04275637639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2DDB6-91A8-4868-A2AF-EFBC3673B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2863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2018-01-19T07:28:00Z</dcterms:created>
  <dc:creator>mkocijan</dc:creator>
  <cp:lastModifiedBy>Maja Kocijan</cp:lastModifiedBy>
  <cp:lastPrinted>2018-01-19T07:31:00Z</cp:lastPrinted>
  <dcterms:modified xmlns:xsi="http://www.w3.org/2001/XMLSchema-instance" xsi:type="dcterms:W3CDTF">2018-01-19T07:32:00Z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