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4403" w14:paraId="f48440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0425E8">
        <w:t>RONILAČKO DRUŠTVO ˝PITOS˝, OIB: 74864065039, Kaštel Sućurac, Gojača 0 bb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425E8" w:rsidRPr="000425E8">
        <w:t>RONILAČKO DRUŠTVO ˝PITOS˝, OIB: 74864065039, Kaštel Sućurac, Gojača 0 bb</w:t>
      </w:r>
      <w:r w:rsidR="00E4647C" w:rsidRPr="00E4647C">
        <w:t xml:space="preserve">, </w:t>
      </w:r>
      <w:r>
        <w:t xml:space="preserve">na dan </w:t>
      </w:r>
      <w:r w:rsidR="000425E8">
        <w:t>1. rujna</w:t>
      </w:r>
      <w:r>
        <w:t xml:space="preserve"> 2015. godine u </w:t>
      </w:r>
      <w:r w:rsidR="00AC1E6E" w:rsidRPr="00AC1E6E">
        <w:t>Očevidniku redoslijeda osnova za plaćanje ima evidentirane neizvršene osnove za plaćanje</w:t>
      </w:r>
      <w:r w:rsidR="00AC1E6E">
        <w:t xml:space="preserve"> u neprekinutom razdoblju od 3106</w:t>
      </w:r>
      <w:r w:rsidR="00AC1E6E" w:rsidRPr="00AC1E6E">
        <w:t xml:space="preserve"> dana, u ukupnom iznosu od </w:t>
      </w:r>
      <w:r>
        <w:t xml:space="preserve"> </w:t>
      </w:r>
      <w:r w:rsidR="000425E8">
        <w:t>21.169,91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425E8">
      <w:t>1513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25E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36277"/>
    <w:rsid w:val="00250235"/>
    <w:rsid w:val="00257849"/>
    <w:rsid w:val="00263D21"/>
    <w:rsid w:val="002647F1"/>
    <w:rsid w:val="00265143"/>
    <w:rsid w:val="00270A8D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C0F7E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1E6E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4647C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St-1513/2015</izvorni_sadrzaj>
    <derivirana_varijabla naziv="DomainObject.Predmet.OznakaBroj_1">St-1513/2015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RONILAČKO DRUŠTVO "PITOS"</izvorni_sadrzaj>
    <derivirana_varijabla naziv="DomainObject.Predmet.ProtustrankaFormated_1">  RONILAČKO DRUŠTVO "PITOS"</derivirana_varijabla>
  </DomainObject.Predmet.ProtustrankaFormated>
  <DomainObject.Predmet.ProtustrankaFormatedOIB>
    <izvorni_sadrzaj>  RONILAČKO DRUŠTVO "PITOS", OIB 74864065039</izvorni_sadrzaj>
    <derivirana_varijabla naziv="DomainObject.Predmet.ProtustrankaFormatedOIB_1">  RONILAČKO DRUŠTVO "PITOS", OIB 74864065039</derivirana_varijabla>
  </DomainObject.Predmet.ProtustrankaFormatedOIB>
  <DomainObject.Predmet.ProtustrankaFormatedWithAdress>
    <izvorni_sadrzaj> RONILAČKO DRUŠTVO "PITOS", Gojača 0bb, 21212 Kaštel Sućurac</izvorni_sadrzaj>
    <derivirana_varijabla naziv="DomainObject.Predmet.ProtustrankaFormatedWithAdress_1"> RONILAČKO DRUŠTVO "PITOS", Gojača 0bb, 21212 Kaštel Sućurac</derivirana_varijabla>
  </DomainObject.Predmet.ProtustrankaFormatedWithAdress>
  <DomainObject.Predmet.ProtustrankaFormatedWithAdressOIB>
    <izvorni_sadrzaj> RONILAČKO DRUŠTVO "PITOS", OIB 74864065039, Gojača 0bb, 21212 Kaštel Sućurac</izvorni_sadrzaj>
    <derivirana_varijabla naziv="DomainObject.Predmet.ProtustrankaFormatedWithAdressOIB_1"> RONILAČKO DRUŠTVO "PITOS", OIB 74864065039, Gojača 0bb, 21212 Kaštel Sućurac</derivirana_varijabla>
  </DomainObject.Predmet.ProtustrankaFormatedWithAdressOIB>
  <DomainObject.Predmet.ProtustrankaWithAdress>
    <izvorni_sadrzaj>RONILAČKO DRUŠTVO "PITOS" Gojača 0bb, 21212 Kaštel Sućurac</izvorni_sadrzaj>
    <derivirana_varijabla naziv="DomainObject.Predmet.ProtustrankaWithAdress_1">RONILAČKO DRUŠTVO "PITOS" Gojača 0bb, 21212 Kaštel Sućurac</derivirana_varijabla>
  </DomainObject.Predmet.ProtustrankaWithAdress>
  <DomainObject.Predmet.ProtustrankaWithAdressOIB>
    <izvorni_sadrzaj>RONILAČKO DRUŠTVO "PITOS", OIB 74864065039, Gojača 0bb, 21212 Kaštel Sućurac</izvorni_sadrzaj>
    <derivirana_varijabla naziv="DomainObject.Predmet.ProtustrankaWithAdressOIB_1">RONILAČKO DRUŠTVO "PITOS", OIB 74864065039, Gojača 0bb, 21212 Kaštel Sućurac</derivirana_varijabla>
  </DomainObject.Predmet.ProtustrankaWithAdressOIB>
  <DomainObject.Predmet.ProtustrankaNazivFormated>
    <izvorni_sadrzaj>RONILAČKO DRUŠTVO "PITOS"</izvorni_sadrzaj>
    <derivirana_varijabla naziv="DomainObject.Predmet.ProtustrankaNazivFormated_1">RONILAČKO DRUŠTVO "PITOS"</derivirana_varijabla>
  </DomainObject.Predmet.ProtustrankaNazivFormated>
  <DomainObject.Predmet.ProtustrankaNazivFormatedOIB>
    <izvorni_sadrzaj>RONILAČKO DRUŠTVO "PITOS", OIB 74864065039</izvorni_sadrzaj>
    <derivirana_varijabla naziv="DomainObject.Predmet.ProtustrankaNazivFormatedOIB_1">RONILAČKO DRUŠTVO "PITOS", OIB 74864065039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21169.91</izvorni_sadrzaj>
    <derivirana_varijabla naziv="DomainObject.Predmet.TrenutnaVrijednost_1">21169.91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RONILAČKO DRUŠTVO "PITOS"</item>
    </izvorni_sadrzaj>
    <derivirana_varijabla naziv="DomainObject.Predmet.ProtuStrankaListFormated_1">
      <item>RONILAČKO DRUŠTVO "PITOS"</item>
    </derivirana_varijabla>
  </DomainObject.Predmet.ProtuStrankaListFormated>
  <DomainObject.Predmet.ProtuStrankaListFormatedOIB>
    <izvorni_sadrzaj>
      <item>RONILAČKO DRUŠTVO "PITOS", OIB 74864065039</item>
    </izvorni_sadrzaj>
    <derivirana_varijabla naziv="DomainObject.Predmet.ProtuStrankaListFormatedOIB_1">
      <item>RONILAČKO DRUŠTVO "PITOS", OIB 74864065039</item>
    </derivirana_varijabla>
  </DomainObject.Predmet.ProtuStrankaListFormatedOIB>
  <DomainObject.Predmet.ProtuStrankaListFormatedWithAdress>
    <izvorni_sadrzaj>
      <item>RONILAČKO DRUŠTVO "PITOS", Gojača 0bb, 21212 Kaštel Sućurac</item>
    </izvorni_sadrzaj>
    <derivirana_varijabla naziv="DomainObject.Predmet.ProtuStrankaListFormatedWithAdress_1">
      <item>RONILAČKO DRUŠTVO "PITOS", Gojača 0bb, 21212 Kaštel Sućurac</item>
    </derivirana_varijabla>
  </DomainObject.Predmet.ProtuStrankaListFormatedWithAdress>
  <DomainObject.Predmet.ProtuStrankaListFormatedWithAdressOIB>
    <izvorni_sadrzaj>
      <item>RONILAČKO DRUŠTVO "PITOS", OIB 74864065039, Gojača 0bb, 21212 Kaštel Sućurac</item>
    </izvorni_sadrzaj>
    <derivirana_varijabla naziv="DomainObject.Predmet.ProtuStrankaListFormatedWithAdressOIB_1">
      <item>RONILAČKO DRUŠTVO "PITOS", OIB 74864065039, Gojača 0bb, 21212 Kaštel Sućurac</item>
    </derivirana_varijabla>
  </DomainObject.Predmet.ProtuStrankaListFormatedWithAdressOIB>
  <DomainObject.Predmet.ProtuStrankaListNazivFormated>
    <izvorni_sadrzaj>
      <item>RONILAČKO DRUŠTVO "PITOS"</item>
    </izvorni_sadrzaj>
    <derivirana_varijabla naziv="DomainObject.Predmet.ProtuStrankaListNazivFormated_1">
      <item>RONILAČKO DRUŠTVO "PITOS"</item>
    </derivirana_varijabla>
  </DomainObject.Predmet.ProtuStrankaListNazivFormated>
  <DomainObject.Predmet.ProtuStrankaListNazivFormatedOIB>
    <izvorni_sadrzaj>
      <item>RONILAČKO DRUŠTVO "PITOS", OIB 74864065039</item>
    </izvorni_sadrzaj>
    <derivirana_varijabla naziv="DomainObject.Predmet.ProtuStrankaListNazivFormatedOIB_1">
      <item>RONILAČKO DRUŠTVO "PITOS", OIB 74864065039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RONILAČKO DRUŠTVO "PITOS"</izvorni_sadrzaj>
    <derivirana_varijabla naziv="DomainObject.Predmet.ProtustrankaIDrugi_1">RONILAČKO DRUŠTVO "PITOS"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RONILAČKO DRUŠTVO "PITOS", OIB 74864065039, Gojača 0bb, 21212 Kaštel Sućurac</izvorni_sadrzaj>
    <derivirana_varijabla naziv="DomainObject.Predmet.ProtustrankaIDrugiAdressOIB_1">RONILAČKO DRUŠTVO "PITOS", OIB 74864065039, Gojača 0bb,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RONILAČKO DRUŠTVO "PITOS"</item>
      <item>FINANCIJSKA AGENCIJA, RC SPLIT</item>
    </izvorni_sadrzaj>
    <derivirana_varijabla naziv="DomainObject.Predmet.SudioniciListNaziv_1">
      <item>RONILAČKO DRUŠTVO "PITOS"</item>
      <item>FINANCIJSKA AGENCIJA, RC SPLIT</item>
    </derivirana_varijabla>
  </DomainObject.Predmet.SudioniciListNaziv>
  <DomainObject.Predmet.SudioniciListAdressOIB>
    <izvorni_sadrzaj>
      <item>RONILAČKO DRUŠTVO "PITOS", OIB 74864065039, Gojača 0bb,21212 Kaštel Sućurac</item>
      <item>FINANCIJSKA AGENCIJA, RC SPLIT, OIB 85821130368, Mažuranićevo šetalište 24b,21000 Split</item>
    </izvorni_sadrzaj>
    <derivirana_varijabla naziv="DomainObject.Predmet.SudioniciListAdressOIB_1">
      <item>RONILAČKO DRUŠTVO "PITOS", OIB 74864065039, Gojača 0bb,21212 Kaštel Sućurac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74864065039</item>
      <item>, OIB 85821130368</item>
    </izvorni_sadrzaj>
    <derivirana_varijabla naziv="DomainObject.Predmet.SudioniciListNazivOIB_1">
      <item>, OIB 74864065039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2E8FF9-936A-4974-8EAE-1757D908B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1833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2016-11-15T08:16:00Z</dcterms:created>
  <dc:creator>nmarkovic</dc:creator>
  <cp:lastModifiedBy>Ana Golub Gruić</cp:lastModifiedBy>
  <cp:lastPrinted>2016-11-15T08:32:00Z</cp:lastPrinted>
  <dcterms:modified xmlns:xsi="http://www.w3.org/2001/XMLSchema-instance" xsi:type="dcterms:W3CDTF">2016-11-15T09:03:00Z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