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4059" w14:paraId="f364059" w:rsidRDefault="00A520D1" w:rsidP="00A520D1" w:rsidR="00A520D1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20D1" w:rsidP="00A520D1" w:rsidR="00A520D1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A520D1" w:rsidP="00A520D1" w:rsidR="00A520D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A520D1" w:rsidP="00A520D1" w:rsidR="00A520D1" w:rsidRPr="00AD71A8">
      <w:pPr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A520D1" w:rsidP="00A520D1" w:rsidR="00A520D1"/>
    <w:p w:rsidRDefault="00A520D1" w:rsidP="00A520D1" w:rsidR="00A520D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A520D1" w:rsidP="00A520D1" w:rsidR="00A520D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A520D1" w:rsidP="00A520D1" w:rsidR="00A520D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A520D1" w:rsidP="00A520D1" w:rsidR="00A520D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520D1" w:rsidP="00A520D1" w:rsidR="00A520D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6002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28. listopada</w:t>
      </w:r>
      <w:r w:rsidRPr="00D05CA9">
        <w:rPr>
          <w:rFonts w:cs="Times New Roman" w:eastAsia="Times New Roman"/>
          <w:szCs w:val="24"/>
          <w:lang w:eastAsia="hr-HR"/>
        </w:rPr>
        <w:t xml:space="preserve">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IVGRADNJA d. o. o Rovinj, Ante Starčevića 35, OIB 41027495634, MBS 040153660, 7. prosinca 2015.</w:t>
      </w:r>
    </w:p>
    <w:p w:rsidRDefault="00A520D1" w:rsidP="00A520D1" w:rsidR="00A520D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520D1" w:rsidP="00A520D1" w:rsidR="00A520D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A520D1" w:rsidP="00A520D1" w:rsidR="00A520D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520D1" w:rsidP="00A520D1" w:rsidR="00A520D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IVGRADNJA d. o. o Rovinj, Ante Starčevića 35, OIB 41027495634, MBS 040153660, 7. prosinca 2015.</w:t>
      </w:r>
    </w:p>
    <w:p w:rsidRDefault="00A520D1" w:rsidP="00A520D1" w:rsidR="00A520D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520D1" w:rsidP="00A520D1" w:rsidR="00A520D1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A520D1" w:rsidP="00A520D1" w:rsidR="00A520D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520D1" w:rsidP="00A520D1" w:rsidR="00A520D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IVGRADNJA d. o. o Rovinj.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2499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8.224.853,08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A520D1" w:rsidP="00A520D1" w:rsidR="00A520D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A520D1" w:rsidP="00A520D1" w:rsidR="00A520D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A520D1" w:rsidP="00A520D1" w:rsidR="00A520D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520D1" w:rsidP="00A520D1" w:rsidR="00A520D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7.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A520D1" w:rsidP="00A520D1" w:rsidR="00A520D1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A520D1" w:rsidP="00A520D1" w:rsidR="00A520D1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263CED">
        <w:rPr>
          <w:rFonts w:cs="Times New Roman" w:eastAsia="Times New Roman"/>
          <w:szCs w:val="24"/>
          <w:lang w:eastAsia="hr-HR"/>
        </w:rPr>
        <w:t>, v. r.</w:t>
      </w:r>
    </w:p>
    <w:p w:rsidRDefault="00A520D1" w:rsidP="00A520D1" w:rsidR="00A520D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A520D1" w:rsidP="00A520D1" w:rsidR="00A520D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A520D1" w:rsidP="00A520D1" w:rsidR="00A520D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A520D1" w:rsidP="00A520D1" w:rsidR="00A520D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DNA:</w:t>
      </w:r>
    </w:p>
    <w:p w:rsidRDefault="00A520D1" w:rsidP="00A520D1" w:rsidR="00A520D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A520D1" w:rsidP="00A520D1" w:rsidR="00A520D1" w:rsidRPr="00A95D1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647453" w:rsidR="006706A5"/>
    <w:sectPr w:rsidSect="00511F63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20D1" w:rsidP="00A520D1" w:rsidR="00A520D1">
      <w:r>
        <w:separator/>
      </w:r>
    </w:p>
  </w:endnote>
  <w:endnote w:id="0" w:type="continuationSeparator">
    <w:p w:rsidRDefault="00A520D1" w:rsidP="00A520D1" w:rsidR="00A52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20D1" w:rsidP="00A520D1" w:rsidR="00A520D1">
      <w:r>
        <w:separator/>
      </w:r>
    </w:p>
  </w:footnote>
  <w:footnote w:id="0" w:type="continuationSeparator">
    <w:p w:rsidRDefault="00A520D1" w:rsidP="00A520D1" w:rsidR="00A520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0D1" w:rsidP="00511F63" w:rsidR="00511F63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47453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545/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0D1" w:rsidP="00511F63" w:rsidR="00511F63">
    <w:pPr>
      <w:pStyle w:val="Zaglavlje"/>
      <w:jc w:val="right"/>
    </w:pPr>
    <w:r>
      <w:t>11 St-545/2015-3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744E"/>
    <w:rsid w:val="00263CED"/>
    <w:rsid w:val="004D744E"/>
    <w:rsid w:val="00647453"/>
    <w:rsid w:val="007A5C5B"/>
    <w:rsid w:val="00A520D1"/>
    <w:rsid w:val="00C9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20D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20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20D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20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20D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520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20D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474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45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45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45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45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20D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20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20D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20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20D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520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20D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474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45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45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45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45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St-545/2015</izvorni_sadrzaj>
    <derivirana_varijabla naziv="DomainObject.Predmet.OznakaBroj_1">St-545/2015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IVGRADNJA d.o.o., ROVINJ</izvorni_sadrzaj>
    <derivirana_varijabla naziv="DomainObject.Predmet.ProtustrankaFormated_1">  IVGRADNJA d.o.o., ROVINJ</derivirana_varijabla>
  </DomainObject.Predmet.ProtustrankaFormated>
  <DomainObject.Predmet.ProtustrankaFormatedOIB>
    <izvorni_sadrzaj>  IVGRADNJA d.o.o., ROVINJ, OIB 41027495634</izvorni_sadrzaj>
    <derivirana_varijabla naziv="DomainObject.Predmet.ProtustrankaFormatedOIB_1">  IVGRADNJA d.o.o., ROVINJ, OIB 41027495634</derivirana_varijabla>
  </DomainObject.Predmet.ProtustrankaFormatedOIB>
  <DomainObject.Predmet.ProtustrankaFormatedWithAdress>
    <izvorni_sadrzaj> IVGRADNJA d.o.o., ROVINJ, Ante Starčevića 35, 52210 Rovinj</izvorni_sadrzaj>
    <derivirana_varijabla naziv="DomainObject.Predmet.ProtustrankaFormatedWithAdress_1"> IVGRADNJA d.o.o., ROVINJ, Ante Starčevića 35, 52210 Rovinj</derivirana_varijabla>
  </DomainObject.Predmet.ProtustrankaFormatedWithAdress>
  <DomainObject.Predmet.ProtustrankaFormatedWithAdressOIB>
    <izvorni_sadrzaj> IVGRADNJA d.o.o., ROVINJ, OIB 41027495634, Ante Starčevića 35, 52210 Rovinj</izvorni_sadrzaj>
    <derivirana_varijabla naziv="DomainObject.Predmet.ProtustrankaFormatedWithAdressOIB_1"> IVGRADNJA d.o.o., ROVINJ, OIB 41027495634, Ante Starčevića 35, 52210 Rovinj</derivirana_varijabla>
  </DomainObject.Predmet.ProtustrankaFormatedWithAdressOIB>
  <DomainObject.Predmet.ProtustrankaWithAdress>
    <izvorni_sadrzaj>IVGRADNJA d.o.o., ROVINJ Ante Starčevića 35, 52210 Rovinj</izvorni_sadrzaj>
    <derivirana_varijabla naziv="DomainObject.Predmet.ProtustrankaWithAdress_1">IVGRADNJA d.o.o., ROVINJ Ante Starčevića 35, 52210 Rovinj</derivirana_varijabla>
  </DomainObject.Predmet.ProtustrankaWithAdress>
  <DomainObject.Predmet.ProtustrankaWithAdressOIB>
    <izvorni_sadrzaj>IVGRADNJA d.o.o., ROVINJ, OIB 41027495634, Ante Starčevića 35, 52210 Rovinj</izvorni_sadrzaj>
    <derivirana_varijabla naziv="DomainObject.Predmet.ProtustrankaWithAdressOIB_1">IVGRADNJA d.o.o., ROVINJ, OIB 41027495634, Ante Starčevića 35, 52210 Rovinj</derivirana_varijabla>
  </DomainObject.Predmet.ProtustrankaWithAdressOIB>
  <DomainObject.Predmet.ProtustrankaNazivFormated>
    <izvorni_sadrzaj>IVGRADNJA d.o.o., ROVINJ</izvorni_sadrzaj>
    <derivirana_varijabla naziv="DomainObject.Predmet.ProtustrankaNazivFormated_1">IVGRADNJA d.o.o., ROVINJ</derivirana_varijabla>
  </DomainObject.Predmet.ProtustrankaNazivFormated>
  <DomainObject.Predmet.ProtustrankaNazivFormatedOIB>
    <izvorni_sadrzaj>IVGRADNJA d.o.o., ROVINJ, OIB 41027495634</izvorni_sadrzaj>
    <derivirana_varijabla naziv="DomainObject.Predmet.ProtustrankaNazivFormatedOIB_1">IVGRADNJA d.o.o., ROVINJ, OIB 41027495634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8224853.08</izvorni_sadrzaj>
    <derivirana_varijabla naziv="DomainObject.Predmet.TrenutnaVrijednost_1">8224853.08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IVGRADNJA d.o.o., ROVINJ</item>
    </izvorni_sadrzaj>
    <derivirana_varijabla naziv="DomainObject.Predmet.ProtuStrankaListFormated_1">
      <item>IVGRADNJA d.o.o., ROVINJ</item>
    </derivirana_varijabla>
  </DomainObject.Predmet.ProtuStrankaListFormated>
  <DomainObject.Predmet.ProtuStrankaListFormatedOIB>
    <izvorni_sadrzaj>
      <item>IVGRADNJA d.o.o., ROVINJ, OIB 41027495634</item>
    </izvorni_sadrzaj>
    <derivirana_varijabla naziv="DomainObject.Predmet.ProtuStrankaListFormatedOIB_1">
      <item>IVGRADNJA d.o.o., ROVINJ, OIB 41027495634</item>
    </derivirana_varijabla>
  </DomainObject.Predmet.ProtuStrankaListFormatedOIB>
  <DomainObject.Predmet.ProtuStrankaListFormatedWithAdress>
    <izvorni_sadrzaj>
      <item>IVGRADNJA d.o.o., ROVINJ, Ante Starčevića 35, 52210 Rovinj</item>
    </izvorni_sadrzaj>
    <derivirana_varijabla naziv="DomainObject.Predmet.ProtuStrankaListFormatedWithAdress_1">
      <item>IVGRADNJA d.o.o., ROVINJ, Ante Starčevića 35, 52210 Rovinj</item>
    </derivirana_varijabla>
  </DomainObject.Predmet.ProtuStrankaListFormatedWithAdress>
  <DomainObject.Predmet.ProtuStrankaListFormatedWithAdressOIB>
    <izvorni_sadrzaj>
      <item>IVGRADNJA d.o.o., ROVINJ, OIB 41027495634, Ante Starčevića 35, 52210 Rovinj</item>
    </izvorni_sadrzaj>
    <derivirana_varijabla naziv="DomainObject.Predmet.ProtuStrankaListFormatedWithAdressOIB_1">
      <item>IVGRADNJA d.o.o., ROVINJ, OIB 41027495634, Ante Starčevića 35, 52210 Rovinj</item>
    </derivirana_varijabla>
  </DomainObject.Predmet.ProtuStrankaListFormatedWithAdressOIB>
  <DomainObject.Predmet.ProtuStrankaListNazivFormated>
    <izvorni_sadrzaj>
      <item>IVGRADNJA d.o.o., ROVINJ</item>
    </izvorni_sadrzaj>
    <derivirana_varijabla naziv="DomainObject.Predmet.ProtuStrankaListNazivFormated_1">
      <item>IVGRADNJA d.o.o., ROVINJ</item>
    </derivirana_varijabla>
  </DomainObject.Predmet.ProtuStrankaListNazivFormated>
  <DomainObject.Predmet.ProtuStrankaListNazivFormatedOIB>
    <izvorni_sadrzaj>
      <item>IVGRADNJA d.o.o., ROVINJ, OIB 41027495634</item>
    </izvorni_sadrzaj>
    <derivirana_varijabla naziv="DomainObject.Predmet.ProtuStrankaListNazivFormatedOIB_1">
      <item>IVGRADNJA d.o.o., ROVINJ, OIB 41027495634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IVGRADNJA d.o.o., ROVINJ</izvorni_sadrzaj>
    <derivirana_varijabla naziv="DomainObject.Predmet.ProtustrankaIDrugi_1">IVGRADNJA d.o.o.,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IVGRADNJA d.o.o., ROVINJ, OIB 41027495634, Ante Starčevića 35, 52210 Rovinj</izvorni_sadrzaj>
    <derivirana_varijabla naziv="DomainObject.Predmet.ProtustrankaIDrugiAdressOIB_1">IVGRADNJA d.o.o., ROVINJ, OIB 41027495634, Ante Starčevića 35,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IVGRADNJA d.o.o., ROVINJ</item>
    </izvorni_sadrzaj>
    <derivirana_varijabla naziv="DomainObject.Predmet.SudioniciListNaziv_1">
      <item>FINANCIJSKA AGENCIJA, RC RIJEKA, PODRUŽNICA PULA, PULA</item>
      <item>IVGRADNJA d.o.o.,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IVGRADNJA d.o.o., ROVINJ, OIB 41027495634, Ante Starčevića 35,52210 Rovinj</item>
    </izvorni_sadrzaj>
    <derivirana_varijabla naziv="DomainObject.Predmet.SudioniciListAdressOIB_1">
      <item>FINANCIJSKA AGENCIJA, RC RIJEKA, PODRUŽNICA PULA, PULA, OIB 85821130368, Ulica grada Vukovara 70,Zagreb</item>
      <item>IVGRADNJA d.o.o., ROVINJ, OIB 41027495634, Ante Starčevića 35,52210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41027495634</item>
    </izvorni_sadrzaj>
    <derivirana_varijabla naziv="DomainObject.Predmet.SudioniciListNazivOIB_1">
      <item>, OIB 85821130368</item>
      <item>, OIB 41027495634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2034</properties:Characters>
  <properties:Lines>51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2015-12-07T08:38:00Z</dcterms:created>
  <dc:creator>Mihaela Kaligari</dc:creator>
  <dc:description/>
  <cp:keywords/>
  <cp:lastModifiedBy>Sanja Prodan</cp:lastModifiedBy>
  <cp:lastPrinted>2015-12-16T12:01:00Z</cp:lastPrinted>
  <dcterms:modified xmlns:xsi="http://www.w3.org/2001/XMLSchema-instance" xsi:type="dcterms:W3CDTF">2015-12-16T12:01:00Z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