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4708" w14:paraId="3484708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761D1D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937436">
        <w:t>496/16-6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937436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937436">
        <w:rPr>
          <w:lang w:val="hr-HR"/>
        </w:rPr>
        <w:t>AUTO MOTO KUŠEN j.d.o.o., OIB: 39800094174, Varaždin, Zagrebačka 70</w:t>
      </w:r>
      <w:r w:rsidRPr="00F274ED">
        <w:rPr>
          <w:lang w:val="hr-HR"/>
        </w:rPr>
        <w:t xml:space="preserve">, dana </w:t>
      </w:r>
      <w:r w:rsidR="00937436">
        <w:rPr>
          <w:lang w:val="hr-HR"/>
        </w:rPr>
        <w:t>13.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937436">
        <w:rPr>
          <w:lang w:val="hr-HR"/>
        </w:rPr>
        <w:t>AUTO MOTO KUŠEN j.d.o.o., OIB: 39800094174, Varaždin, Zagrebačka 70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937436" w:rsidP="00F274ED" w:rsidR="00F274ED" w:rsidRPr="00937436">
      <w:pPr>
        <w:spacing w:after="0"/>
        <w:jc w:val="center"/>
        <w:rPr>
          <w:b/>
          <w:u w:val="single"/>
          <w:lang w:val="hr-HR"/>
        </w:rPr>
      </w:pPr>
      <w:r w:rsidRPr="00937436">
        <w:rPr>
          <w:b/>
          <w:u w:val="single"/>
          <w:lang w:val="hr-HR"/>
        </w:rPr>
        <w:t>22. ožujka 2017. (srijeda) u 9,45 sati</w:t>
      </w:r>
    </w:p>
    <w:p w:rsidRDefault="00F274ED" w:rsidP="00F274ED" w:rsidR="00F274ED" w:rsidRPr="00937436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937436">
        <w:rPr>
          <w:lang w:val="hr-HR"/>
        </w:rPr>
        <w:t>Željko Kušen, Trnovec, Male Ledine 7,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937436">
        <w:rPr>
          <w:lang w:val="hr-HR"/>
        </w:rPr>
        <w:t>AUTO MOTO KUŠEN j.d.o.o., OIB: 39800094174, Varaždin, Zagrebačka 70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937436">
        <w:rPr>
          <w:lang w:val="hr-HR"/>
        </w:rPr>
        <w:t>22. ožujka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937436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937436">
        <w:rPr>
          <w:lang w:val="hr-HR"/>
        </w:rPr>
        <w:t>197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937436">
        <w:rPr>
          <w:lang w:val="hr-HR"/>
        </w:rPr>
        <w:t>10.852,54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937436">
        <w:rPr>
          <w:lang w:val="hr-HR"/>
        </w:rPr>
        <w:t xml:space="preserve">jednog </w:t>
      </w:r>
      <w:r w:rsidR="004D2D55">
        <w:rPr>
          <w:lang w:val="hr-HR"/>
        </w:rPr>
        <w:t>zaposleni</w:t>
      </w:r>
      <w:r w:rsidR="00937436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937436">
        <w:rPr>
          <w:lang w:val="hr-HR"/>
        </w:rPr>
        <w:t>13.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C63D93">
              <w:t>, v.r.</w:t>
            </w:r>
          </w:p>
          <w:p w:rsidRDefault="00C63D93" w:rsidP="00D10FC5" w:rsidR="00C63D93">
            <w:pPr>
              <w:spacing w:after="0"/>
              <w:jc w:val="center"/>
            </w:pPr>
          </w:p>
          <w:p w:rsidRDefault="00C63D93" w:rsidP="00D10FC5" w:rsidR="00C63D93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937436">
        <w:rPr>
          <w:lang w:val="hr-HR"/>
        </w:rPr>
        <w:t>AUTO MOTO KUŠEN j.d.o.o., 42000 Varaždin, Zagrebačka 70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937436">
        <w:rPr>
          <w:lang w:val="hr-HR"/>
        </w:rPr>
        <w:t>Željko Kušen, Male Ledine 7, 42202 Trnovec Bartolovečki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F3C" w:rsidP="00537B78" w:rsidR="00CD2F3C">
      <w:r>
        <w:separator/>
      </w:r>
    </w:p>
  </w:endnote>
  <w:endnote w:id="0" w:type="continuationSeparator">
    <w:p w:rsidRDefault="00CD2F3C" w:rsidP="00537B78" w:rsidR="00CD2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F3C" w:rsidP="00537B78" w:rsidR="00CD2F3C">
      <w:r>
        <w:separator/>
      </w:r>
    </w:p>
  </w:footnote>
  <w:footnote w:id="0" w:type="continuationSeparator">
    <w:p w:rsidRDefault="00CD2F3C" w:rsidP="00537B78" w:rsidR="00CD2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937436">
      <w:rPr>
        <w:rStyle w:val="PozadinaSvijetloCrvena"/>
        <w:shd w:fill="auto" w:color="auto" w:val="clear"/>
      </w:rPr>
      <w:t>496/16-6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D1D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436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3D93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F3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1B3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KUŠEN jednostavno društvo s ograničenom odgovornošću za trgovinu, usluge, uvoz i posredovanje zastupanog po punomoćniku Željko Kušen</izvorni_sadrzaj>
    <derivirana_varijabla naziv="DomainObject.Predmet.ProtustrankaFormated_1">  AUTO MOTO KUŠEN jednostavno društvo s ograničenom odgovornošću za trgovinu, usluge, uvoz i posredovanje zastupanog po punomoćniku Željko Kušen</derivirana_varijabla>
  </DomainObject.Predmet.ProtustrankaFormated>
  <DomainObject.Predmet.ProtustrankaFormatedOIB>
    <izvorni_sadrzaj>  AUTO MOTO KUŠEN jednostavno društvo s ograničenom odgovornošću za trgovinu, usluge, uvoz i posredovanje, OIB 39800094174 zastupanog po punomoćniku Željko Kušen</izvorni_sadrzaj>
    <derivirana_varijabla naziv="DomainObject.Predmet.ProtustrankaFormatedOIB_1">  AUTO MOTO KUŠEN jednostavno društvo s ograničenom odgovornošću za trgovinu, usluge, uvoz i posredovanje, OIB 39800094174 zastupanog po punomoćniku Željko Kušen</derivirana_varijabla>
  </DomainObject.Predmet.ProtustrankaFormatedOIB>
  <DomainObject.Predmet.ProtustrankaFormatedWithAdress>
    <izvorni_sadrzaj> AUTO MOTO KUŠEN jednostavno društvo s ograničenom odgovornošću za trgovinu, usluge, uvoz i posredovanje, Zagrebačka 70, 42000 Varaždin zastupanog po punomoćniku Željko Kušen</izvorni_sadrzaj>
    <derivirana_varijabla naziv="DomainObject.Predmet.ProtustrankaFormatedWithAdress_1"> AUTO MOTO KUŠEN jednostavno društvo s ograničenom odgovornošću za trgovinu, usluge, uvoz i posredovanje, Zagrebačka 70, 42000 Varaždin zastupanog po punomoćniku Željko Kušen</derivirana_varijabla>
  </DomainObject.Predmet.ProtustrankaFormatedWithAdress>
  <DomainObject.Predmet.ProtustrankaFormatedWithAdressOIB>
    <izvorni_sadrzaj> AUTO MOTO KUŠEN jednostavno društvo s ograničenom odgovornošću za trgovinu, usluge, uvoz i posredovanje, OIB 39800094174, Zagrebačka 70, 42000 Varaždin zastupanog po punomoćniku Željko Kušen</izvorni_sadrzaj>
    <derivirana_varijabla naziv="DomainObject.Predmet.ProtustrankaFormatedWithAdressOIB_1"> AUTO MOTO KUŠEN jednostavno društvo s ograničenom odgovornošću za trgovinu, usluge, uvoz i posredovanje, OIB 39800094174, Zagrebačka 70, 42000 Varaždin zastupanog po punomoćniku Željko Kušen</derivirana_varijabla>
  </DomainObject.Predmet.ProtustrankaFormatedWithAdressOIB>
  <DomainObject.Predmet.ProtustrankaWithAdress>
    <izvorni_sadrzaj>AUTO MOTO KUŠEN jednostavno društvo s ograničenom odgovornošću za trgovinu, usluge, uvoz i posredovanje Zagrebačka 70, 42000 Varaždin</izvorni_sadrzaj>
    <derivirana_varijabla naziv="DomainObject.Predmet.ProtustrankaWithAdress_1">AUTO MOTO KUŠEN jednostavno društvo s ograničenom odgovornošću za trgovinu, usluge, uvoz i posredovanje Zagrebačka 70, 42000 Varaždin</derivirana_varijabla>
  </DomainObject.Predmet.ProtustrankaWithAdress>
  <DomainObject.Predmet.ProtustrankaWithAdressOIB>
    <izvorni_sadrzaj>AUTO MOTO KUŠEN jednostavno društvo s ograničenom odgovornošću za trgovinu, usluge, uvoz i posredovanje, OIB 39800094174, Zagrebačka 70, 42000 Varaždin</izvorni_sadrzaj>
    <derivirana_varijabla naziv="DomainObject.Predmet.ProtustrankaWithAdressOIB_1">AUTO MOTO KUŠEN jednostavno društvo s ograničenom odgovornošću za trgovinu, usluge, uvoz i posredovanje, OIB 39800094174, Zagrebačka 70, 42000 Varaždin</derivirana_varijabla>
  </DomainObject.Predmet.ProtustrankaWithAdressOIB>
  <DomainObject.Predmet.ProtustrankaNazivFormated>
    <izvorni_sadrzaj>AUTO MOTO KUŠEN jednostavno društvo s ograničenom odgovornošću za trgovinu, usluge, uvoz i posredovanje</izvorni_sadrzaj>
    <derivirana_varijabla naziv="DomainObject.Predmet.ProtustrankaNazivFormated_1">AUTO MOTO KUŠEN jednostavno društvo s ograničenom odgovornošću za trgovinu, usluge, uvoz i posredovanje</derivirana_varijabla>
  </DomainObject.Predmet.ProtustrankaNazivFormated>
  <DomainObject.Predmet.ProtustrankaNazivFormatedOIB>
    <izvorni_sadrzaj>AUTO MOTO KUŠEN jednostavno društvo s ograničenom odgovornošću za trgovinu, usluge, uvoz i posredovanje, OIB 39800094174</izvorni_sadrzaj>
    <derivirana_varijabla naziv="DomainObject.Predmet.ProtustrankaNazivFormatedOIB_1">AUTO MOTO KUŠEN jednostavno društvo s ograničenom odgovornošću za trgovinu, usluge, uvoz i posredovanje, OIB 39800094174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10852.54</izvorni_sadrzaj>
    <derivirana_varijabla naziv="DomainObject.Predmet.TrenutnaVrijednost_1">10852.54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AUTO MOTO KUŠEN jednostavno društvo s ograničenom odgovornošću za trgovinu, usluge, uvoz i posredovanje zastupanog po punomoćniku Željko Kušen</item>
    </izvorni_sadrzaj>
    <derivirana_varijabla naziv="DomainObject.Predmet.ProtuStrankaListFormated_1">
      <item>AUTO MOTO KUŠEN jednostavno društvo s ograničenom odgovornošću za trgovinu, usluge, uvoz i posredovanje zastupanog po punomoćniku Željko Kušen</item>
    </derivirana_varijabla>
  </DomainObject.Predmet.ProtuStrankaListFormated>
  <DomainObject.Predmet.ProtuStrankaListFormatedOIB>
    <izvorni_sadrzaj>
      <item>AUTO MOTO KUŠEN jednostavno društvo s ograničenom odgovornošću za trgovinu, usluge, uvoz i posredovanje, OIB 39800094174 zastupanog po punomoćniku Željko Kušen</item>
    </izvorni_sadrzaj>
    <derivirana_varijabla naziv="DomainObject.Predmet.ProtuStrankaListFormatedOIB_1">
      <item>AUTO MOTO KUŠEN jednostavno društvo s ograničenom odgovornošću za trgovinu, usluge, uvoz i posredovanje, OIB 39800094174 zastupanog po punomoćniku Željko Kušen</item>
    </derivirana_varijabla>
  </DomainObject.Predmet.ProtuStrankaListFormatedOIB>
  <DomainObject.Predmet.ProtuStrankaListFormatedWithAdress>
    <izvorni_sadrzaj>
      <item>AUTO MOTO KUŠEN jednostavno društvo s ograničenom odgovornošću za trgovinu, usluge, uvoz i posredovanje, Zagrebačka 70, 42000 Varaždin zastupanog po punomoćniku Željko Kušen</item>
    </izvorni_sadrzaj>
    <derivirana_varijabla naziv="DomainObject.Predmet.ProtuStrankaListFormatedWithAdress_1">
      <item>AUTO MOTO KUŠEN jednostavno društvo s ograničenom odgovornošću za trgovinu, usluge, uvoz i posredovanje, Zagrebačka 70, 42000 Varaždin zastupanog po punomoćniku Željko Kušen</item>
    </derivirana_varijabla>
  </DomainObject.Predmet.ProtuStrankaListFormatedWithAdress>
  <DomainObject.Predmet.ProtuStrankaListFormatedWithAdressOIB>
    <izvorni_sadrzaj>
      <item>AUTO MOTO KUŠEN jednostavno društvo s ograničenom odgovornošću za trgovinu, usluge, uvoz i posredovanje, OIB 39800094174, Zagrebačka 70, 42000 Varaždin zastupanog po punomoćniku Željko Kušen</item>
    </izvorni_sadrzaj>
    <derivirana_varijabla naziv="DomainObject.Predmet.ProtuStrankaListFormatedWithAdressOIB_1">
      <item>AUTO MOTO KUŠEN jednostavno društvo s ograničenom odgovornošću za trgovinu, usluge, uvoz i posredovanje, OIB 39800094174, Zagrebačka 70, 42000 Varaždin zastupanog po punomoćniku Željko Kušen</item>
    </derivirana_varijabla>
  </DomainObject.Predmet.ProtuStrankaListFormatedWithAdressOIB>
  <DomainObject.Predmet.ProtuStrankaListNazivFormated>
    <izvorni_sadrzaj>
      <item>AUTO MOTO KUŠEN jednostavno društvo s ograničenom odgovornošću za trgovinu, usluge, uvoz i posredovanje</item>
    </izvorni_sadrzaj>
    <derivirana_varijabla naziv="DomainObject.Predmet.ProtuStrankaListNazivFormated_1">
      <item>AUTO MOTO KUŠEN jednostavno društvo s ograničenom odgovornošću za trgovinu, usluge, uvoz i posredovanje</item>
    </derivirana_varijabla>
  </DomainObject.Predmet.ProtuStrankaListNazivFormated>
  <DomainObject.Predmet.ProtuStrankaListNazivFormatedOIB>
    <izvorni_sadrzaj>
      <item>AUTO MOTO KUŠEN jednostavno društvo s ograničenom odgovornošću za trgovinu, usluge, uvoz i posredovanje, OIB 39800094174</item>
    </izvorni_sadrzaj>
    <derivirana_varijabla naziv="DomainObject.Predmet.ProtuStrankaListNazivFormatedOIB_1">
      <item>AUTO MOTO KUŠEN jednostavno društvo s ograničenom odgovornošću za trgovinu, usluge, uvoz i posredovanje, OIB 39800094174</item>
    </derivirana_varijabla>
  </DomainObject.Predmet.ProtuStrankaListNazivFormatedOIB>
  <DomainObject.Predmet.OstaliListFormated>
    <izvorni_sadrzaj>
      <item>E-oglasna ploča</item>
      <item>Sudski registar TS u Varaždinu</item>
      <item>Željko Kušen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izvorni_sadrzaj>
    <derivirana_varijabla naziv="DomainObject.Predmet.OstaliListFormated_1">
      <item>E-oglasna ploča</item>
      <item>Sudski registar TS u Varaždinu</item>
      <item>Željko Kušen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derivirana_varijabla>
  </DomainObject.Predmet.OstaliListFormated>
  <DomainObject.Predmet.OstaliListFormatedOIB>
    <izvorni_sadrzaj>
      <item>E-oglasna ploča</item>
      <item>Sudski registar TS u Varaždinu</item>
      <item>Željko Kušen, OIB 05233619069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izvorni_sadrzaj>
    <derivirana_varijabla naziv="DomainObject.Predmet.OstaliListFormatedOIB_1">
      <item>E-oglasna ploča</item>
      <item>Sudski registar TS u Varaždinu</item>
      <item>Željko Kušen, OIB 05233619069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derivirana_varijabla>
  </DomainObject.Predmet.OstaliListFormatedOIB>
  <DomainObject.Predmet.OstaliListFormatedWithAdress>
    <izvorni_sadrzaj>
      <item>E-oglasna ploča</item>
      <item>Sudski registar TS u Varaždinu, Ul. braće Radić 2, 42000 Varaždin</item>
      <item>Željko Kušen,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izvorni_sadrzaj>
    <derivirana_varijabla naziv="DomainObject.Predmet.OstaliListFormatedWithAdress_1">
      <item>E-oglasna ploča</item>
      <item>Sudski registar TS u Varaždinu, Ul. braće Radić 2, 42000 Varaždin</item>
      <item>Željko Kušen,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derivirana_varijabla>
  </DomainObject.Predmet.OstaliListFormatedWithAdress>
  <DomainObject.Predmet.OstaliListFormatedWithAdressOIB>
    <izvorni_sadrzaj>
      <item>E-oglasna ploča</item>
      <item>Sudski registar TS u Varaždinu, Ul. braće Radić 2, 42000 Varaždin</item>
      <item>Željko Kušen, OIB 05233619069,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izvorni_sadrzaj>
    <derivirana_varijabla naziv="DomainObject.Predmet.OstaliListFormatedWithAdressOIB_1">
      <item>E-oglasna ploča</item>
      <item>Sudski registar TS u Varaždinu, Ul. braće Radić 2, 42000 Varaždin</item>
      <item>Željko Kušen, OIB 05233619069,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derivirana_varijabla>
  </DomainObject.Predmet.OstaliListFormatedWithAdressOIB>
  <DomainObject.Predmet.OstaliListNazivFormated>
    <izvorni_sadrzaj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izvorni_sadrzaj>
    <derivirana_varijabla naziv="DomainObject.Predmet.OstaliListNazivFormated_1"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derivirana_varijabla>
  </DomainObject.Predmet.OstaliListNazivFormated>
  <DomainObject.Predmet.OstaliListNazivFormatedOIB>
    <izvorni_sadrzaj>
      <item>E-oglasna ploča</item>
      <item>Sudski registar TS u Varaždinu</item>
      <item>Željko Kušen, OIB 05233619069</item>
      <item>Županijsko državno odvjetništvo u Varaždinu</item>
      <item>Porezna uprava, Područni ured sjeverna Hrvatska, Ispostava Varaždin</item>
    </izvorni_sadrzaj>
    <derivirana_varijabla naziv="DomainObject.Predmet.OstaliListNazivFormatedOIB_1">
      <item>E-oglasna ploča</item>
      <item>Sudski registar TS u Varaždinu</item>
      <item>Željko Kušen, OIB 05233619069</item>
      <item>Županijsko državno odvjetništvo u Varaždinu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AUTO MOTO KUŠEN jednostavno društvo s ograničenom odgovornošću za trgovinu, usluge, uvoz i posredovanje</izvorni_sadrzaj>
    <derivirana_varijabla naziv="DomainObject.Predmet.ProtustrankaIDrugi_1">AUTO MOTO KUŠEN jednostavno društvo s ograničenom odgovornošću za trgovinu, usluge, uvoz i posredovanje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AUTO MOTO KUŠEN jednostavno društvo s ograničenom odgovornošću za trgovinu, usluge, uvoz i posredovanje, OIB 39800094174, Zagrebačka 70, 42000 Varaždin</izvorni_sadrzaj>
    <derivirana_varijabla naziv="DomainObject.Predmet.ProtustrankaIDrugiAdressOIB_1">AUTO MOTO KUŠEN jednostavno društvo s ograničenom odgovornošću za trgovinu, usluge, uvoz i posredovanje, OIB 39800094174, Zagrebačka 70,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AUTO MOTO KUŠEN jednostavno društvo s ograničenom odgovornošću za trgovinu, usluge, uvoz i posredovanje</item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izvorni_sadrzaj>
    <derivirana_varijabla naziv="DomainObject.Predmet.SudioniciListNaziv_1">
      <item>Financijska agencija - Podružnica Varaždin</item>
      <item>AUTO MOTO KUŠEN jednostavno društvo s ograničenom odgovornošću za trgovinu, usluge, uvoz i posredovanje</item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derivirana_varijabla>
  </DomainObject.Predmet.SudioniciListNaziv>
  <DomainObject.Predmet.SudioniciListAdressOIB>
    <izvorni_sadrzaj>
      <item>Financijska agencija - Podružnica Varaždin, OIB 85821130368, A. Cesarca 2,42000 Varaždin</item>
      <item>AUTO MOTO KUŠEN jednostavno društvo s ograničenom odgovornošću za trgovinu, usluge, uvoz i posredovanje, OIB 39800094174, Zagrebačka 70,42000 Varaždin</item>
      <item>E-oglasna ploča</item>
      <item>Sudski registar TS u Varaždinu, Ul. braće Radić 2,42000 Varaždin</item>
      <item>Željko Kušen, OIB 05233619069, Male Ledine 7,42202 Trnovec</item>
      <item>Županijsko državno odvjetništvo u Varaždinu, Ul. braće Radić 2,42000 Varaždin</item>
      <item>Porezna uprava, Područni ured sjeverna Hrvatska, Ispostava Varaždin, Graberje 1,42000 Varaždin</item>
    </izvorni_sadrzaj>
    <derivirana_varijabla naziv="DomainObject.Predmet.SudioniciListAdressOIB_1">
      <item>Financijska agencija - Podružnica Varaždin, OIB 85821130368, A. Cesarca 2,42000 Varaždin</item>
      <item>AUTO MOTO KUŠEN jednostavno društvo s ograničenom odgovornošću za trgovinu, usluge, uvoz i posredovanje, OIB 39800094174, Zagrebačka 70,42000 Varaždin</item>
      <item>E-oglasna ploča</item>
      <item>Sudski registar TS u Varaždinu, Ul. braće Radić 2,42000 Varaždin</item>
      <item>Željko Kušen, OIB 05233619069, Male Ledine 7,42202 Trnovec</item>
      <item>Županijsko državno odvjetništvo u Varaždinu, Ul. braće Radić 2,42000 Varaždin</item>
      <item>Porezna uprava, Područni ured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1C5D5-E2E7-403E-8B1E-924410FED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2632</properties:Characters>
  <properties:Lines>87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2017-02-13T13:05:00Z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2017-02-13T13:07:00Z</cp:lastPrinted>
  <dcterms:modified xmlns:xsi="http://www.w3.org/2001/XMLSchema-instance" xsi:type="dcterms:W3CDTF">2017-02-13T13:09:00Z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