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59bf" w14:paraId="95d59bf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7/St-72</w:t>
      </w:r>
      <w:r w:rsidR="00B33415">
        <w:rPr>
          <w:b/>
        </w:rPr>
        <w:t>8</w:t>
      </w:r>
      <w:r w:rsidR="00575EB9" w:rsidRPr="00575EB9">
        <w:rPr>
          <w:b/>
        </w:rPr>
        <w:t>/2016-</w:t>
      </w:r>
      <w:r w:rsidR="00FA6F7A">
        <w:rPr>
          <w:b/>
        </w:rPr>
        <w:t>1</w:t>
      </w:r>
      <w:r w:rsidR="00CB437D">
        <w:rPr>
          <w:b/>
        </w:rPr>
        <w:t>5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B33415">
        <w:t>SERIUS GRADNJA j.d.o.o. za gradnju i usluge, skraćena tvrtka: SERIUS GRADNJA j.d.o.o., Vidovci ( Grad Požega ), Vilima Korajca 18, OIB 93312251774</w:t>
      </w:r>
      <w:r>
        <w:t xml:space="preserve">, dana </w:t>
      </w:r>
      <w:r w:rsidR="00CB437D">
        <w:t>19.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837359" w:rsidP="00EB3578" w:rsidR="003E0361" w:rsidRPr="00EB3578">
      <w:pPr>
        <w:jc w:val="center"/>
        <w:rPr>
          <w:b/>
        </w:rPr>
      </w:pPr>
      <w:r>
        <w:rPr>
          <w:b/>
        </w:rPr>
        <w:t>11.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>. godine u 0</w:t>
      </w:r>
      <w:r w:rsidR="00EB3578">
        <w:rPr>
          <w:b/>
        </w:rPr>
        <w:t>9:</w:t>
      </w:r>
      <w:r w:rsidR="00B33415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</w:t>
      </w:r>
      <w:r w:rsidR="005A7967">
        <w:t>Ponovno se u</w:t>
      </w:r>
      <w:r>
        <w:t>pozorava zastupn</w:t>
      </w:r>
      <w:r w:rsidR="00FA6F7A">
        <w:t>ik</w:t>
      </w:r>
      <w:r>
        <w:t xml:space="preserve"> dužnika po zakonu da </w:t>
      </w:r>
      <w:r w:rsidR="00FA6F7A">
        <w:t>je</w:t>
      </w:r>
      <w:r>
        <w:t xml:space="preserve"> duž</w:t>
      </w:r>
      <w:r w:rsidR="00FA6F7A">
        <w:t>an</w:t>
      </w:r>
      <w:r>
        <w:t xml:space="preserve"> 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</w:t>
      </w:r>
      <w:r w:rsidR="005A7967">
        <w:t>ud može odrediti njegovo</w:t>
      </w:r>
      <w:r w:rsidR="002D6A21">
        <w:t xml:space="preserve">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2D6A21" w:rsidR="00FA6F7A">
      <w:pPr>
        <w:jc w:val="both"/>
      </w:pPr>
      <w:r>
        <w:t xml:space="preserve"> </w:t>
      </w:r>
      <w:r>
        <w:tab/>
        <w:t xml:space="preserve"> </w:t>
      </w:r>
      <w:r>
        <w:tab/>
        <w:t>III. Naređuje se zastupniku dužnika po zakonu Daliboru Vučković u roku od osam dana  predati sudu pisano izvješće o financijsko-gospodarskom položaju dužnika te se upozorava član uprave dužnika na postojanje osobne odgovornosti vjerovnicima za naknadu štete koju im prouzroči uskratom davanja ili davanja netočnih ili nepotpunih podataka, obavijesti i izvješća.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5A7967">
        <w:t>19. listopada</w:t>
      </w:r>
      <w:r>
        <w:t xml:space="preserve"> 2016</w:t>
      </w:r>
      <w:r w:rsidR="003E0361">
        <w:t>. godine nije pristupi</w:t>
      </w:r>
      <w:r w:rsidR="00575EB9">
        <w:t>o</w:t>
      </w:r>
      <w:r w:rsidR="003E0361">
        <w:t xml:space="preserve"> uredno pozvan</w:t>
      </w:r>
      <w:r w:rsidR="00575EB9">
        <w:t xml:space="preserve">i </w:t>
      </w:r>
      <w:r w:rsidR="003E0361">
        <w:t>zakonsk</w:t>
      </w:r>
      <w:r w:rsidR="00575EB9">
        <w:t>i zastupnik</w:t>
      </w:r>
      <w:r w:rsidR="003E0361">
        <w:t xml:space="preserve"> dužnika </w:t>
      </w:r>
      <w:r w:rsidR="00B33415">
        <w:t>Dalibor Vučković</w:t>
      </w:r>
      <w:r w:rsidR="003E0361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FA6F7A" w:rsidP="00FA6F7A" w:rsidR="00FA6F7A">
      <w:pPr>
        <w:jc w:val="right"/>
      </w:pPr>
      <w:r w:rsidRPr="00FA6F7A">
        <w:rPr>
          <w:b/>
        </w:rPr>
        <w:lastRenderedPageBreak/>
        <w:t>Broj: 7/St-728/2016-1</w:t>
      </w:r>
      <w:r w:rsidR="005A7967">
        <w:rPr>
          <w:b/>
        </w:rPr>
        <w:t>5</w:t>
      </w:r>
    </w:p>
    <w:p w:rsidRDefault="00FA6F7A" w:rsidP="00EB3578" w:rsidR="00FA6F7A">
      <w:pPr>
        <w:jc w:val="both"/>
      </w:pPr>
    </w:p>
    <w:p w:rsidRDefault="00FA6F7A" w:rsidP="00EB3578" w:rsidR="00FA6F7A">
      <w:pPr>
        <w:jc w:val="both"/>
      </w:pP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3E0361" w:rsidP="00EB3578" w:rsidR="003E0361">
      <w:pPr>
        <w:jc w:val="both"/>
      </w:pPr>
      <w:r>
        <w:t>potrebne podatke i obavijesti koje se odnose na financijsko gospodarsko stanje stečajnog dužnika, kao i opseg njegove imovine,</w:t>
      </w:r>
      <w:r w:rsidR="00FA6F7A">
        <w:t xml:space="preserve"> te da sud može zaključkom narediti stečajnom dužniku odnosno osobama ovlaštenim za zastupanje dužnika da u određenom roku predaju sudu pisano izvješće o financijsko-gospodarskom stanju dužnika,</w:t>
      </w:r>
      <w:r>
        <w:t xml:space="preserve"> to je valjalo donijeti odluk</w:t>
      </w:r>
      <w:r w:rsidR="00FA6F7A">
        <w:t>e</w:t>
      </w:r>
      <w:r>
        <w:t xml:space="preserve"> kao pod toč</w:t>
      </w:r>
      <w:r w:rsidR="00FA6F7A">
        <w:t>kama</w:t>
      </w:r>
      <w:r>
        <w:t xml:space="preserve"> II</w:t>
      </w:r>
      <w:r w:rsidR="00FA6F7A">
        <w:t>. i III.</w:t>
      </w:r>
      <w:r>
        <w:t xml:space="preserve"> izreke rješenja, a na temelju</w:t>
      </w:r>
      <w:r w:rsidR="00097022">
        <w:t xml:space="preserve"> citirane zakonske odredbe i odredbi</w:t>
      </w:r>
      <w:r>
        <w:t xml:space="preserve">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D118E3">
        <w:t>19.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</w:t>
      </w:r>
      <w:r w:rsidR="00FE31F3">
        <w:t xml:space="preserve">   </w:t>
      </w:r>
      <w:r w:rsidR="0037378B">
        <w:t xml:space="preserve"> </w:t>
      </w:r>
      <w:r>
        <w:t>Stečajna sutkinja:</w:t>
      </w:r>
    </w:p>
    <w:p w:rsidRDefault="003E0361" w:rsidP="005E349A" w:rsidR="00FE31F3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</w:t>
      </w:r>
      <w:r w:rsidR="003B6960">
        <w:t xml:space="preserve">   </w:t>
      </w:r>
      <w:r w:rsidR="0037378B">
        <w:t xml:space="preserve"> </w:t>
      </w:r>
      <w:r w:rsidR="009B2633">
        <w:t xml:space="preserve"> </w:t>
      </w:r>
      <w:r w:rsidR="005E349A">
        <w:t xml:space="preserve">   </w:t>
      </w:r>
      <w:r w:rsidR="009B2633">
        <w:t xml:space="preserve">  </w:t>
      </w:r>
      <w:r w:rsidR="0037378B">
        <w:t xml:space="preserve"> 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zakonsko</w:t>
      </w:r>
      <w:r w:rsidR="00575EB9">
        <w:t>m zastupniku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4B" w:rsidP="00FA6F7A" w:rsidR="00006F4B">
      <w:r>
        <w:separator/>
      </w:r>
    </w:p>
  </w:endnote>
  <w:endnote w:id="0" w:type="continuationSeparator">
    <w:p w:rsidRDefault="00006F4B" w:rsidP="00FA6F7A" w:rsidR="00006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4B" w:rsidP="00FA6F7A" w:rsidR="00006F4B">
      <w:r>
        <w:separator/>
      </w:r>
    </w:p>
  </w:footnote>
  <w:footnote w:id="0" w:type="continuationSeparator">
    <w:p w:rsidRDefault="00006F4B" w:rsidP="00FA6F7A" w:rsidR="00006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ED8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6F4B"/>
    <w:rsid w:val="000546B0"/>
    <w:rsid w:val="00097022"/>
    <w:rsid w:val="000D2CF0"/>
    <w:rsid w:val="002D6A21"/>
    <w:rsid w:val="0037378B"/>
    <w:rsid w:val="003B6960"/>
    <w:rsid w:val="003E0361"/>
    <w:rsid w:val="003E6ED8"/>
    <w:rsid w:val="00411FA0"/>
    <w:rsid w:val="00471CB1"/>
    <w:rsid w:val="004F77CE"/>
    <w:rsid w:val="00522887"/>
    <w:rsid w:val="00575EB9"/>
    <w:rsid w:val="005A7967"/>
    <w:rsid w:val="005E349A"/>
    <w:rsid w:val="00762EB2"/>
    <w:rsid w:val="00837359"/>
    <w:rsid w:val="00837BD6"/>
    <w:rsid w:val="00906729"/>
    <w:rsid w:val="009152CC"/>
    <w:rsid w:val="009A3358"/>
    <w:rsid w:val="009B2633"/>
    <w:rsid w:val="009D4D06"/>
    <w:rsid w:val="00A861F9"/>
    <w:rsid w:val="00AB1E19"/>
    <w:rsid w:val="00B33415"/>
    <w:rsid w:val="00CB437D"/>
    <w:rsid w:val="00D118E3"/>
    <w:rsid w:val="00D83156"/>
    <w:rsid w:val="00E25B92"/>
    <w:rsid w:val="00EB3578"/>
    <w:rsid w:val="00FA6F7A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E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E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E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E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E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E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E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E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SERIUS GRADNJA j.d.o.o. za gradnju i usluge zastupanog po punomoćniku Dalibor Vučković</izvorni_sadrzaj>
    <derivirana_varijabla naziv="DomainObject.Predmet.ProtustrankaFormated_1">  SERIUS GRADNJA j.d.o.o. za gradnju i usluge zastupanog po punomoćniku Dalibor Vučković</derivirana_varijabla>
  </DomainObject.Predmet.ProtustrankaFormated>
  <DomainObject.Predmet.ProtustrankaFormatedOIB>
    <izvorni_sadrzaj>  SERIUS GRADNJA j.d.o.o. za gradnju i usluge, OIB 93312251774 zastupanog po punomoćniku Dalibor Vučković</izvorni_sadrzaj>
    <derivirana_varijabla naziv="DomainObject.Predmet.ProtustrankaFormatedOIB_1">  SERIUS GRADNJA j.d.o.o. za gradnju i usluge, OIB 93312251774 zastupanog po punomoćniku Dalibor Vučković</derivirana_varijabla>
  </DomainObject.Predmet.ProtustrankaFormatedOIB>
  <DomainObject.Predmet.ProtustrankaFormatedWithAdress>
    <izvorni_sadrzaj> SERIUS GRADNJA j.d.o.o. za gradnju i usluge, Vilima Korajca 18, 34000 Vidovci zastupanog po punomoćniku Dalibor Vučković</izvorni_sadrzaj>
    <derivirana_varijabla naziv="DomainObject.Predmet.ProtustrankaFormatedWithAdress_1"> SERIUS GRADNJA j.d.o.o. za gradnju i usluge, Vilima Korajca 18, 34000 Vidovci zastupanog po punomoćniku Dalibor Vučković</derivirana_varijabla>
  </DomainObject.Predmet.ProtustrankaFormatedWithAdress>
  <DomainObject.Predmet.ProtustrankaFormatedWithAdressOIB>
    <izvorni_sadrzaj> SERIUS GRADNJA j.d.o.o. za gradnju i usluge, OIB 93312251774, Vilima Korajca 18, 34000 Vidovci zastupanog po punomoćniku Dalibor Vučković</izvorni_sadrzaj>
    <derivirana_varijabla naziv="DomainObject.Predmet.ProtustrankaFormatedWithAdressOIB_1"> SERIUS GRADNJA j.d.o.o. za gradnju i usluge, OIB 93312251774, Vilima Korajca 18, 34000 Vidovci zastupanog po punomoćniku Dalibor Vučković</derivirana_varijabla>
  </DomainObject.Predmet.ProtustrankaFormatedWithAdressOIB>
  <DomainObject.Predmet.ProtustrankaWithAdress>
    <izvorni_sadrzaj>SERIUS GRADNJA j.d.o.o. za gradnju i usluge Vilima Korajca 18, 34000 Vidovci</izvorni_sadrzaj>
    <derivirana_varijabla naziv="DomainObject.Predmet.ProtustrankaWithAdress_1">SERIUS GRADNJA j.d.o.o. za gradnju i usluge Vilima Korajca 18, 34000 Vidovci</derivirana_varijabla>
  </DomainObject.Predmet.ProtustrankaWithAdress>
  <DomainObject.Predmet.ProtustrankaWithAdressOIB>
    <izvorni_sadrzaj>SERIUS GRADNJA j.d.o.o. za gradnju i usluge, OIB 93312251774, Vilima Korajca 18, 34000 Vidovci</izvorni_sadrzaj>
    <derivirana_varijabla naziv="DomainObject.Predmet.ProtustrankaWithAdressOIB_1">SERIUS GRADNJA j.d.o.o. za gradnju i usluge, OIB 93312251774, Vilima Korajca 18, 34000 Vidovci</derivirana_varijabla>
  </DomainObject.Predmet.ProtustrankaWithAdressOIB>
  <DomainObject.Predmet.ProtustrankaNazivFormated>
    <izvorni_sadrzaj>SERIUS GRADNJA j.d.o.o. za gradnju i usluge</izvorni_sadrzaj>
    <derivirana_varijabla naziv="DomainObject.Predmet.ProtustrankaNazivFormated_1">SERIUS GRADNJA j.d.o.o. za gradnju i usluge</derivirana_varijabla>
  </DomainObject.Predmet.ProtustrankaNazivFormated>
  <DomainObject.Predmet.ProtustrankaNazivFormatedOIB>
    <izvorni_sadrzaj>SERIUS GRADNJA j.d.o.o. za gradnju i usluge, OIB 93312251774</izvorni_sadrzaj>
    <derivirana_varijabla naziv="DomainObject.Predmet.ProtustrankaNazivFormatedOIB_1">SERIUS GRADNJA j.d.o.o. za gradnju i usluge, OIB 93312251774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21272.50</izvorni_sadrzaj>
    <derivirana_varijabla naziv="DomainObject.Predmet.TrenutnaVrijednost_1">21272.50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SERIUS GRADNJA j.d.o.o. za gradnju i usluge zastupanog po punomoćniku Dalibor Vučković</item>
    </izvorni_sadrzaj>
    <derivirana_varijabla naziv="DomainObject.Predmet.ProtuStrankaListFormated_1">
      <item>SERIUS GRADNJA j.d.o.o. za gradnju i usluge zastupanog po punomoćniku Dalibor Vučković</item>
    </derivirana_varijabla>
  </DomainObject.Predmet.ProtuStrankaListFormated>
  <DomainObject.Predmet.ProtuStrankaListFormatedOIB>
    <izvorni_sadrzaj>
      <item>SERIUS GRADNJA j.d.o.o. za gradnju i usluge, OIB 93312251774 zastupanog po punomoćniku Dalibor Vučković</item>
    </izvorni_sadrzaj>
    <derivirana_varijabla naziv="DomainObject.Predmet.ProtuStrankaListFormatedOIB_1">
      <item>SERIUS GRADNJA j.d.o.o. za gradnju i usluge, OIB 93312251774 zastupanog po punomoćniku Dalibor Vučković</item>
    </derivirana_varijabla>
  </DomainObject.Predmet.ProtuStrankaListFormatedOIB>
  <DomainObject.Predmet.ProtuStrankaListFormatedWithAdress>
    <izvorni_sadrzaj>
      <item>SERIUS GRADNJA j.d.o.o. za gradnju i usluge, Vilima Korajca 18, 34000 Vidovci zastupanog po punomoćniku Dalibor Vučković</item>
    </izvorni_sadrzaj>
    <derivirana_varijabla naziv="DomainObject.Predmet.ProtuStrankaListFormatedWithAdress_1">
      <item>SERIUS GRADNJA j.d.o.o. za gradnju i usluge, Vilima Korajca 18, 34000 Vidovci zastupanog po punomoćniku Dalibor Vučković</item>
    </derivirana_varijabla>
  </DomainObject.Predmet.ProtuStrankaListFormatedWithAdress>
  <DomainObject.Predmet.ProtuStrankaListFormatedWithAdressOIB>
    <izvorni_sadrzaj>
      <item>SERIUS GRADNJA j.d.o.o. za gradnju i usluge, OIB 93312251774, Vilima Korajca 18, 34000 Vidovci zastupanog po punomoćniku Dalibor Vučković</item>
    </izvorni_sadrzaj>
    <derivirana_varijabla naziv="DomainObject.Predmet.ProtuStrankaListFormatedWithAdressOIB_1">
      <item>SERIUS GRADNJA j.d.o.o. za gradnju i usluge, OIB 93312251774, Vilima Korajca 18, 34000 Vidovci zastupanog po punomoćniku Dalibor Vučković</item>
    </derivirana_varijabla>
  </DomainObject.Predmet.ProtuStrankaListFormatedWithAdressOIB>
  <DomainObject.Predmet.ProtuStrankaListNazivFormated>
    <izvorni_sadrzaj>
      <item>SERIUS GRADNJA j.d.o.o. za gradnju i usluge</item>
    </izvorni_sadrzaj>
    <derivirana_varijabla naziv="DomainObject.Predmet.ProtuStrankaListNazivFormated_1">
      <item>SERIUS GRADNJA j.d.o.o. za gradnju i usluge</item>
    </derivirana_varijabla>
  </DomainObject.Predmet.ProtuStrankaListNazivFormated>
  <DomainObject.Predmet.ProtuStrankaListNazivFormatedOIB>
    <izvorni_sadrzaj>
      <item>SERIUS GRADNJA j.d.o.o. za gradnju i usluge, OIB 93312251774</item>
    </izvorni_sadrzaj>
    <derivirana_varijabla naziv="DomainObject.Predmet.ProtuStrankaListNazivFormatedOIB_1">
      <item>SERIUS GRADNJA j.d.o.o. za gradnju i usluge, OIB 93312251774</item>
    </derivirana_varijabla>
  </DomainObject.Predmet.ProtuStrankaListNazivFormatedOIB>
  <DomainObject.Predmet.OstaliListFormated>
    <izvorni_sadrzaj>
      <item>Dalibor Vučković punomoćnik sudionika u postupku SERIUS GRADNJA j.d.o.o. za gradnju i usluge</item>
    </izvorni_sadrzaj>
    <derivirana_varijabla naziv="DomainObject.Predmet.OstaliListFormated_1">
      <item>Dalibor Vučković punomoćnik sudionika u postupku SERIUS GRADNJA j.d.o.o. za gradnju i usluge</item>
    </derivirana_varijabla>
  </DomainObject.Predmet.OstaliListFormated>
  <DomainObject.Predmet.OstaliListFormatedOIB>
    <izvorni_sadrzaj>
      <item>Dalibor Vučković, OIB 24087649617 punomoćnik sudionika u postupku SERIUS GRADNJA j.d.o.o. za gradnju i usluge</item>
    </izvorni_sadrzaj>
    <derivirana_varijabla naziv="DomainObject.Predmet.OstaliListFormatedOIB_1">
      <item>Dalibor Vučković, OIB 24087649617 punomoćnik sudionika u postupku SERIUS GRADNJA j.d.o.o. za gradnju i usluge</item>
    </derivirana_varijabla>
  </DomainObject.Predmet.OstaliListFormatedOIB>
  <DomainObject.Predmet.OstaliListFormatedWithAdress>
    <izvorni_sadrzaj>
      <item>Dalibor Vučković, Vilima Korajca 18, 34000 Vidovci punomoćnik sudionika u postupku SERIUS GRADNJA j.d.o.o. za gradnju i usluge</item>
    </izvorni_sadrzaj>
    <derivirana_varijabla naziv="DomainObject.Predmet.OstaliListFormatedWithAdress_1">
      <item>Dalibor Vučković, Vilima Korajca 18, 34000 Vidovci punomoćnik sudionika u postupku SERIUS GRADNJA j.d.o.o. za gradnju i usluge</item>
    </derivirana_varijabla>
  </DomainObject.Predmet.OstaliListFormatedWithAdress>
  <DomainObject.Predmet.OstaliListFormatedWithAdressOIB>
    <izvorni_sadrzaj>
      <item>Dalibor Vučković, OIB 24087649617, Vilima Korajca 18, 34000 Vidovci punomoćnik sudionika u postupku SERIUS GRADNJA j.d.o.o. za gradnju i usluge</item>
    </izvorni_sadrzaj>
    <derivirana_varijabla naziv="DomainObject.Predmet.OstaliListFormatedWithAdressOIB_1">
      <item>Dalibor Vučković, OIB 24087649617, Vilima Korajca 18, 34000 Vidovci punomoćnik sudionika u postupku SERIUS GRADNJA j.d.o.o. za gradnju i usluge</item>
    </derivirana_varijabla>
  </DomainObject.Predmet.OstaliListFormatedWithAdressOIB>
  <DomainObject.Predmet.OstaliListNazivFormated>
    <izvorni_sadrzaj>
      <item>Dalibor Vučković</item>
    </izvorni_sadrzaj>
    <derivirana_varijabla naziv="DomainObject.Predmet.OstaliListNazivFormated_1">
      <item>Dalibor Vučković</item>
    </derivirana_varijabla>
  </DomainObject.Predmet.OstaliListNazivFormated>
  <DomainObject.Predmet.OstaliListNazivFormatedOIB>
    <izvorni_sadrzaj>
      <item>Dalibor Vučković, OIB 24087649617</item>
    </izvorni_sadrzaj>
    <derivirana_varijabla naziv="DomainObject.Predmet.OstaliListNazivFormatedOIB_1">
      <item>Dalibor Vučković, OIB 24087649617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SERIUS GRADNJA j.d.o.o. za gradnju i usluge</izvorni_sadrzaj>
    <derivirana_varijabla naziv="DomainObject.Predmet.ProtustrankaIDrugi_1">SERIUS GRADNJA j.d.o.o.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SERIUS GRADNJA j.d.o.o. za gradnju i usluge, OIB 93312251774, Vilima Korajca 18, 34000 Vidovci</izvorni_sadrzaj>
    <derivirana_varijabla naziv="DomainObject.Predmet.ProtustrankaIDrugiAdressOIB_1">SERIUS GRADNJA j.d.o.o. za gradnju i usluge, OIB 93312251774, Vilima Korajca 18,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SERIUS GRADNJA j.d.o.o. za gradnju i usluge</item>
      <item>Dalibor Vučković</item>
    </izvorni_sadrzaj>
    <derivirana_varijabla naziv="DomainObject.Predmet.SudioniciListNaziv_1">
      <item>Financijska agencija</item>
      <item>SERIUS GRADNJA j.d.o.o. za gradnju i usluge</item>
      <item>Dalibor Vučković</item>
    </derivirana_varijabla>
  </DomainObject.Predmet.SudioniciListNaziv>
  <DomainObject.Predmet.SudioniciListAdressOIB>
    <izvorni_sadrzaj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izvorni_sadrzaj>
    <derivirana_varijabla naziv="DomainObject.Predmet.SudioniciListAdressOIB_1"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93312251774</item>
      <item>, OIB 24087649617</item>
    </izvorni_sadrzaj>
    <derivirana_varijabla naziv="DomainObject.Predmet.SudioniciListNazivOIB_1">
      <item>, OIB 85821130368</item>
      <item>, OIB 93312251774</item>
      <item>, OIB 24087649617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482</properties:Words>
  <properties:Characters>2655</properties:Characters>
  <properties:Lines>84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2016-10-19T07:31:00Z</dcterms:created>
  <dc:creator>alet</dc:creator>
  <cp:lastModifiedBy>wsadmin</cp:lastModifiedBy>
  <cp:lastPrinted>2016-10-19T11:23:00Z</cp:lastPrinted>
  <dcterms:modified xmlns:xsi="http://www.w3.org/2001/XMLSchema-instance" xsi:type="dcterms:W3CDTF">2016-10-19T11:39:00Z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