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c8b6" w14:paraId="d45c8b6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F7556A">
        <w:t>16</w:t>
      </w:r>
      <w:r w:rsidR="00F32EE8">
        <w:t>09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F32EE8" w:rsidRPr="00F32EE8">
        <w:rPr>
          <w:b/>
        </w:rPr>
        <w:t>HORK d.o.o., Novakova 30, Zagreb, MBS: 080552981, OIB: 74531341254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8954D0">
        <w:t>10</w:t>
      </w:r>
      <w:r w:rsidR="001C5317">
        <w:t>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F32EE8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F32EE8" w:rsidRPr="00F32EE8">
        <w:rPr>
          <w:b/>
        </w:rPr>
        <w:t>HORK d.o.o., Novakova 30, Zagreb, MBS: 080552981, OIB: 74531341254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230F8E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proofErr w:type="spellStart"/>
      <w:r w:rsidR="001D462F" w:rsidRPr="00230F8E">
        <w:rPr>
          <w:bCs/>
        </w:rPr>
        <w:t>Jelenko</w:t>
      </w:r>
      <w:proofErr w:type="spellEnd"/>
      <w:r w:rsidR="001D462F" w:rsidRPr="00230F8E">
        <w:rPr>
          <w:bCs/>
        </w:rPr>
        <w:t xml:space="preserve"> </w:t>
      </w:r>
      <w:proofErr w:type="spellStart"/>
      <w:r w:rsidR="001D462F" w:rsidRPr="00230F8E">
        <w:rPr>
          <w:bCs/>
        </w:rPr>
        <w:t>Lehki</w:t>
      </w:r>
      <w:proofErr w:type="spellEnd"/>
      <w:r w:rsidR="001D462F" w:rsidRPr="00230F8E">
        <w:rPr>
          <w:bCs/>
        </w:rPr>
        <w:t xml:space="preserve">, Zagreb, P. </w:t>
      </w:r>
      <w:proofErr w:type="spellStart"/>
      <w:r w:rsidR="001D462F" w:rsidRPr="00230F8E">
        <w:rPr>
          <w:bCs/>
        </w:rPr>
        <w:t>Hatza</w:t>
      </w:r>
      <w:proofErr w:type="spellEnd"/>
      <w:r w:rsidR="001D462F" w:rsidRPr="00230F8E">
        <w:rPr>
          <w:bCs/>
        </w:rPr>
        <w:t xml:space="preserve"> 10, OIB: 96068307857</w:t>
      </w:r>
      <w:r w:rsidR="00D220FE" w:rsidRPr="00230F8E">
        <w:t>.</w:t>
      </w:r>
    </w:p>
    <w:p w:rsidRDefault="009616F3" w:rsidP="004243A8" w:rsidR="009616F3">
      <w:pPr>
        <w:pStyle w:val="Odlomakpopisa"/>
        <w:ind w:left="1571"/>
        <w:jc w:val="both"/>
      </w:pP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F32EE8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F32EE8" w:rsidRPr="00F32EE8">
        <w:rPr>
          <w:b/>
        </w:rPr>
        <w:t>HORK d.o.o., Novakova 30, Zagreb, MBS: 080552981, OIB: 74531341254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6B7979">
        <w:t>15. prosinca 2015.</w:t>
      </w:r>
      <w:r w:rsidRPr="00552F4F">
        <w:t xml:space="preserve"> dostavila Trgovačkom sudu u Zagrebu zahtjev za provedbu skraćenog stečajnog postupka nad dužnikom </w:t>
      </w:r>
      <w:r w:rsidR="00F32EE8" w:rsidRPr="00F32EE8">
        <w:rPr>
          <w:b/>
        </w:rPr>
        <w:t>HORK d.o.o., Novakova 30, Zagreb, MBS: 080552981, OIB: 74531341254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9B556F">
        <w:t>1076</w:t>
      </w:r>
      <w:r w:rsidR="00D54022" w:rsidRPr="00552F4F">
        <w:t>/</w:t>
      </w:r>
      <w:r w:rsidR="003D7C17">
        <w:t>1</w:t>
      </w:r>
      <w:r w:rsidR="009B556F">
        <w:t>5</w:t>
      </w:r>
      <w:r w:rsidR="003D7C17">
        <w:t>-</w:t>
      </w:r>
      <w:r w:rsidR="009B556F">
        <w:t>1</w:t>
      </w:r>
      <w:r w:rsidR="003D7C17">
        <w:t xml:space="preserve">6 od </w:t>
      </w:r>
      <w:r w:rsidR="00830399">
        <w:t>2</w:t>
      </w:r>
      <w:r w:rsidRPr="00552F4F">
        <w:t xml:space="preserve">5. </w:t>
      </w:r>
      <w:r w:rsidR="00830399">
        <w:t>ožujka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E93965">
        <w:t>8</w:t>
      </w:r>
      <w:r w:rsidR="00B06C55" w:rsidRPr="00552F4F">
        <w:t xml:space="preserve">. </w:t>
      </w:r>
      <w:r w:rsidR="00E93965">
        <w:t>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013252">
        <w:t>1</w:t>
      </w:r>
      <w:r w:rsidR="00A54BCD">
        <w:t>6</w:t>
      </w:r>
      <w:r w:rsidR="00F32EE8">
        <w:t>09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8954D0">
        <w:t>10</w:t>
      </w:r>
      <w:r w:rsidR="00E739E0">
        <w:t>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CA7583">
        <w:t>17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FED" w:rsidP="00FD0D3C" w:rsidR="00645FED">
      <w:r>
        <w:separator/>
      </w:r>
    </w:p>
  </w:endnote>
  <w:endnote w:id="0" w:type="continuationSeparator">
    <w:p w:rsidRDefault="00645FED" w:rsidP="00FD0D3C" w:rsidR="00645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FED" w:rsidP="00FD0D3C" w:rsidR="00645FED">
      <w:r>
        <w:separator/>
      </w:r>
    </w:p>
  </w:footnote>
  <w:footnote w:id="0" w:type="continuationSeparator">
    <w:p w:rsidRDefault="00645FED" w:rsidP="00FD0D3C" w:rsidR="00645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FE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155F02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F7556A">
      <w:t>16</w:t>
    </w:r>
    <w:r w:rsidR="00F32EE8">
      <w:t>09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5F02"/>
    <w:rsid w:val="001566DE"/>
    <w:rsid w:val="001643FC"/>
    <w:rsid w:val="00171061"/>
    <w:rsid w:val="001710FA"/>
    <w:rsid w:val="00180465"/>
    <w:rsid w:val="00191741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30F8E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45FED"/>
    <w:rsid w:val="0065408A"/>
    <w:rsid w:val="00656BD6"/>
    <w:rsid w:val="006923A0"/>
    <w:rsid w:val="006B7979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616F3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BF09C0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2EE8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9616F3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F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9616F3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F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St-1609/2016</izvorni_sadrzaj>
    <derivirana_varijabla naziv="DomainObject.Predmet.OznakaBroj_1">St-1609/2016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HORK d.o.o.</izvorni_sadrzaj>
    <derivirana_varijabla naziv="DomainObject.Predmet.ProtustrankaFormated_1">  HORK d.o.o.</derivirana_varijabla>
  </DomainObject.Predmet.ProtustrankaFormated>
  <DomainObject.Predmet.ProtustrankaFormatedOIB>
    <izvorni_sadrzaj>  HORK d.o.o., OIB 74531341254</izvorni_sadrzaj>
    <derivirana_varijabla naziv="DomainObject.Predmet.ProtustrankaFormatedOIB_1">  HORK d.o.o., OIB 74531341254</derivirana_varijabla>
  </DomainObject.Predmet.ProtustrankaFormatedOIB>
  <DomainObject.Predmet.ProtustrankaFormatedWithAdress>
    <izvorni_sadrzaj> HORK d.o.o., Novakova 30, 10000 Zagreb</izvorni_sadrzaj>
    <derivirana_varijabla naziv="DomainObject.Predmet.ProtustrankaFormatedWithAdress_1"> HORK d.o.o., Novakova 30, 10000 Zagreb</derivirana_varijabla>
  </DomainObject.Predmet.ProtustrankaFormatedWithAdress>
  <DomainObject.Predmet.ProtustrankaFormatedWithAdressOIB>
    <izvorni_sadrzaj> HORK d.o.o., OIB 74531341254, Novakova 30, 10000 Zagreb</izvorni_sadrzaj>
    <derivirana_varijabla naziv="DomainObject.Predmet.ProtustrankaFormatedWithAdressOIB_1"> HORK d.o.o., OIB 74531341254, Novakova 30, 10000 Zagreb</derivirana_varijabla>
  </DomainObject.Predmet.ProtustrankaFormatedWithAdressOIB>
  <DomainObject.Predmet.ProtustrankaWithAdress>
    <izvorni_sadrzaj>HORK d.o.o. Novakova 30, 10000 Zagreb</izvorni_sadrzaj>
    <derivirana_varijabla naziv="DomainObject.Predmet.ProtustrankaWithAdress_1">HORK d.o.o. Novakova 30, 10000 Zagreb</derivirana_varijabla>
  </DomainObject.Predmet.ProtustrankaWithAdress>
  <DomainObject.Predmet.ProtustrankaWithAdressOIB>
    <izvorni_sadrzaj>HORK d.o.o., OIB 74531341254, Novakova 30, 10000 Zagreb</izvorni_sadrzaj>
    <derivirana_varijabla naziv="DomainObject.Predmet.ProtustrankaWithAdressOIB_1">HORK d.o.o., OIB 74531341254, Novakova 30, 10000 Zagreb</derivirana_varijabla>
  </DomainObject.Predmet.ProtustrankaWithAdressOIB>
  <DomainObject.Predmet.ProtustrankaNazivFormated>
    <izvorni_sadrzaj>HORK d.o.o.</izvorni_sadrzaj>
    <derivirana_varijabla naziv="DomainObject.Predmet.ProtustrankaNazivFormated_1">HORK d.o.o.</derivirana_varijabla>
  </DomainObject.Predmet.ProtustrankaNazivFormated>
  <DomainObject.Predmet.ProtustrankaNazivFormatedOIB>
    <izvorni_sadrzaj>HORK d.o.o., OIB 74531341254</izvorni_sadrzaj>
    <derivirana_varijabla naziv="DomainObject.Predmet.ProtustrankaNazivFormatedOIB_1">HORK d.o.o., OIB 74531341254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HORK d.o.o.</item>
    </izvorni_sadrzaj>
    <derivirana_varijabla naziv="DomainObject.Predmet.ProtuStrankaListFormated_1">
      <item>HORK d.o.o.</item>
    </derivirana_varijabla>
  </DomainObject.Predmet.ProtuStrankaListFormated>
  <DomainObject.Predmet.ProtuStrankaListFormatedOIB>
    <izvorni_sadrzaj>
      <item>HORK d.o.o., OIB 74531341254</item>
    </izvorni_sadrzaj>
    <derivirana_varijabla naziv="DomainObject.Predmet.ProtuStrankaListFormatedOIB_1">
      <item>HORK d.o.o., OIB 74531341254</item>
    </derivirana_varijabla>
  </DomainObject.Predmet.ProtuStrankaListFormatedOIB>
  <DomainObject.Predmet.ProtuStrankaListFormatedWithAdress>
    <izvorni_sadrzaj>
      <item>HORK d.o.o., Novakova 30, 10000 Zagreb</item>
    </izvorni_sadrzaj>
    <derivirana_varijabla naziv="DomainObject.Predmet.ProtuStrankaListFormatedWithAdress_1">
      <item>HORK d.o.o., Novakova 30, 10000 Zagreb</item>
    </derivirana_varijabla>
  </DomainObject.Predmet.ProtuStrankaListFormatedWithAdress>
  <DomainObject.Predmet.ProtuStrankaListFormatedWithAdressOIB>
    <izvorni_sadrzaj>
      <item>HORK d.o.o., OIB 74531341254, Novakova 30, 10000 Zagreb</item>
    </izvorni_sadrzaj>
    <derivirana_varijabla naziv="DomainObject.Predmet.ProtuStrankaListFormatedWithAdressOIB_1">
      <item>HORK d.o.o., OIB 74531341254, Novakova 30, 10000 Zagreb</item>
    </derivirana_varijabla>
  </DomainObject.Predmet.ProtuStrankaListFormatedWithAdressOIB>
  <DomainObject.Predmet.ProtuStrankaListNazivFormated>
    <izvorni_sadrzaj>
      <item>HORK d.o.o.</item>
    </izvorni_sadrzaj>
    <derivirana_varijabla naziv="DomainObject.Predmet.ProtuStrankaListNazivFormated_1">
      <item>HORK d.o.o.</item>
    </derivirana_varijabla>
  </DomainObject.Predmet.ProtuStrankaListNazivFormated>
  <DomainObject.Predmet.ProtuStrankaListNazivFormatedOIB>
    <izvorni_sadrzaj>
      <item>HORK d.o.o., OIB 74531341254</item>
    </izvorni_sadrzaj>
    <derivirana_varijabla naziv="DomainObject.Predmet.ProtuStrankaListNazivFormatedOIB_1">
      <item>HORK d.o.o., OIB 74531341254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HORK d.o.o.</izvorni_sadrzaj>
    <derivirana_varijabla naziv="DomainObject.Predmet.ProtustrankaIDrugi_1">HORK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HORK d.o.o., OIB 74531341254, Novakova 30, 10000 Zagreb</izvorni_sadrzaj>
    <derivirana_varijabla naziv="DomainObject.Predmet.ProtustrankaIDrugiAdressOIB_1">HORK d.o.o., OIB 74531341254, Novakova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HORK d.o.o.</item>
      <item>FINA Regionalni centar Zagreb</item>
    </izvorni_sadrzaj>
    <derivirana_varijabla naziv="DomainObject.Predmet.SudioniciListNaziv_1">
      <item>HORK d.o.o.</item>
      <item>FINA Regionalni centar Zagreb</item>
    </derivirana_varijabla>
  </DomainObject.Predmet.SudioniciListNaziv>
  <DomainObject.Predmet.SudioniciListAdressOIB>
    <izvorni_sadrzaj>
      <item>HORK d.o.o., OIB 74531341254, Novakova 30,10000 Zagreb</item>
      <item>FINA Regionalni centar Zagreb, OIB 85821130368, Trg svibanjskih žrtava 1995. 1,10000 Zagreb</item>
    </izvorni_sadrzaj>
    <derivirana_varijabla naziv="DomainObject.Predmet.SudioniciListAdressOIB_1">
      <item>HORK d.o.o., OIB 74531341254, Novakova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74531341254</item>
      <item>, OIB 85821130368</item>
    </izvorni_sadrzaj>
    <derivirana_varijabla naziv="DomainObject.Predmet.SudioniciListNazivOIB_1">
      <item>, OIB 74531341254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275FA-5A9A-4AE1-A04E-18638D0A9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2829</properties:Characters>
  <properties:Lines>95</properties:Lines>
  <properties:Paragraphs>31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2016-10-10T08:01:00Z</cp:lastPrinted>
  <dcterms:modified xmlns:xsi="http://www.w3.org/2001/XMLSchema-instance" xsi:type="dcterms:W3CDTF">2016-10-10T08:03:00Z</dcterms:modified>
  <cp:revision>444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