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4a29" w14:paraId="5ea4a2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70322">
        <w:rPr>
          <w:lang w:val="hr-HR"/>
        </w:rPr>
        <w:t>272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70322">
        <w:rPr>
          <w:lang w:val="hr-HR"/>
        </w:rPr>
        <w:t>TEHNO MAGIC društvo s ograničenom odgovornošću za trgovinu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470322">
        <w:rPr>
          <w:lang w:val="hr-HR"/>
        </w:rPr>
        <w:t>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470322">
        <w:rPr>
          <w:lang w:val="hr-HR"/>
        </w:rPr>
        <w:t>Maka Dizdara 14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70322">
        <w:rPr>
          <w:lang w:val="hr-HR"/>
        </w:rPr>
        <w:t>010075956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70322">
        <w:rPr>
          <w:lang w:val="hr-HR"/>
        </w:rPr>
        <w:t>03079650959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70322">
        <w:rPr>
          <w:lang w:val="hr-HR"/>
        </w:rPr>
        <w:t>272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70322">
        <w:rPr>
          <w:lang w:val="hr-HR"/>
        </w:rPr>
        <w:t>278.325,10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70322">
        <w:rPr>
          <w:lang w:val="hr-HR"/>
        </w:rPr>
        <w:t>Saša Romek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470322">
        <w:rPr>
          <w:lang w:val="hr-HR"/>
        </w:rPr>
        <w:t>Bjelovara</w:t>
      </w:r>
      <w:r w:rsidR="005609E1">
        <w:rPr>
          <w:lang w:val="hr-HR"/>
        </w:rPr>
        <w:t xml:space="preserve">, </w:t>
      </w:r>
      <w:r w:rsidR="00470322">
        <w:rPr>
          <w:lang w:val="hr-HR"/>
        </w:rPr>
        <w:t>Maka Dizdara 14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70322">
        <w:rPr>
          <w:lang w:val="hr-HR"/>
        </w:rPr>
        <w:t>73287701448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470322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470322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B39" w:rsidR="00D87B39">
      <w:r>
        <w:separator/>
      </w:r>
    </w:p>
  </w:endnote>
  <w:endnote w:id="0" w:type="continuationSeparator">
    <w:p w:rsidRDefault="00D87B39" w:rsidR="00D87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B39" w:rsidR="00D87B39">
      <w:r>
        <w:separator/>
      </w:r>
    </w:p>
  </w:footnote>
  <w:footnote w:id="0" w:type="continuationSeparator">
    <w:p w:rsidRDefault="00D87B39" w:rsidR="00D87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70322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47E55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87B39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703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032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703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032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MAGIC društvo s ograničenom odgovornošću za trgovinu i usluge, Bjelovar zastupanog po punomoćniku Saša Romek</izvorni_sadrzaj>
    <derivirana_varijabla naziv="DomainObject.Predmet.ProtustrankaFormated_1">  TEHNO MAGIC društvo s ograničenom odgovornošću za trgovinu i usluge, Bjelovar zastupanog po punomoćniku Saša Romek</derivirana_varijabla>
  </DomainObject.Predmet.ProtustrankaFormated>
  <DomainObject.Predmet.ProtustrankaFormatedOIB>
    <izvorni_sadrzaj>  TEHNO MAGIC društvo s ograničenom odgovornošću za trgovinu i usluge, Bjelovar, OIB 03079650959 zastupanog po punomoćniku Saša Romek</izvorni_sadrzaj>
    <derivirana_varijabla naziv="DomainObject.Predmet.ProtustrankaFormatedOIB_1">  TEHNO MAGIC društvo s ograničenom odgovornošću za trgovinu i usluge, Bjelovar, OIB 03079650959 zastupanog po punomoćniku Saša Romek</derivirana_varijabla>
  </DomainObject.Predmet.ProtustrankaFormatedOIB>
  <DomainObject.Predmet.ProtustrankaFormatedWithAdress>
    <izvorni_sadrzaj> TEHNO MAGIC društvo s ograničenom odgovornošću za trgovinu i usluge, Bjelovar, Maka Dizdara 14, 43000 Bjelovar zastupanog po punomoćniku Saša Romek</izvorni_sadrzaj>
    <derivirana_varijabla naziv="DomainObject.Predmet.ProtustrankaFormatedWithAdress_1"> TEHNO MAGIC društvo s ograničenom odgovornošću za trgovinu i usluge, Bjelovar, Maka Dizdara 14, 43000 Bjelovar zastupanog po punomoćniku Saša Romek</derivirana_varijabla>
  </DomainObject.Predmet.ProtustrankaFormatedWithAdress>
  <DomainObject.Predmet.ProtustrankaFormatedWithAdressOIB>
    <izvorni_sadrzaj> TEHNO MAGIC društvo s ograničenom odgovornošću za trgovinu i usluge, Bjelovar, OIB 03079650959, Maka Dizdara 14, 43000 Bjelovar zastupanog po punomoćniku Saša Romek</izvorni_sadrzaj>
    <derivirana_varijabla naziv="DomainObject.Predmet.ProtustrankaFormatedWithAdressOIB_1"> TEHNO MAGIC društvo s ograničenom odgovornošću za trgovinu i usluge, Bjelovar, OIB 03079650959, Maka Dizdara 14, 43000 Bjelovar zastupanog po punomoćniku Saša Romek</derivirana_varijabla>
  </DomainObject.Predmet.ProtustrankaFormatedWithAdressOIB>
  <DomainObject.Predmet.ProtustrankaWithAdress>
    <izvorni_sadrzaj>TEHNO MAGIC društvo s ograničenom odgovornošću za trgovinu i usluge, Bjelovar Maka Dizdara 14, 43000 Bjelovar</izvorni_sadrzaj>
    <derivirana_varijabla naziv="DomainObject.Predmet.ProtustrankaWithAdress_1">TEHNO MAGIC društvo s ograničenom odgovornošću za trgovinu i usluge, Bjelovar Maka Dizdara 14, 43000 Bjelovar</derivirana_varijabla>
  </DomainObject.Predmet.ProtustrankaWithAdress>
  <DomainObject.Predmet.ProtustrankaWithAdressOIB>
    <izvorni_sadrzaj>TEHNO MAGIC društvo s ograničenom odgovornošću za trgovinu i usluge, Bjelovar, OIB 03079650959, Maka Dizdara 14, 43000 Bjelovar</izvorni_sadrzaj>
    <derivirana_varijabla naziv="DomainObject.Predmet.ProtustrankaWithAdressOIB_1">TEHNO MAGIC društvo s ograničenom odgovornošću za trgovinu i usluge, Bjelovar, OIB 03079650959, Maka Dizdara 14, 43000 Bjelovar</derivirana_varijabla>
  </DomainObject.Predmet.ProtustrankaWithAdressOIB>
  <DomainObject.Predmet.ProtustrankaNazivFormated>
    <izvorni_sadrzaj>TEHNO MAGIC društvo s ograničenom odgovornošću za trgovinu i usluge, Bjelovar</izvorni_sadrzaj>
    <derivirana_varijabla naziv="DomainObject.Predmet.ProtustrankaNazivFormated_1">TEHNO MAGIC društvo s ograničenom odgovornošću za trgovinu i usluge, Bjelovar</derivirana_varijabla>
  </DomainObject.Predmet.ProtustrankaNazivFormated>
  <DomainObject.Predmet.ProtustrankaNazivFormatedOIB>
    <izvorni_sadrzaj>TEHNO MAGIC društvo s ograničenom odgovornošću za trgovinu i usluge, Bjelovar, OIB 03079650959</izvorni_sadrzaj>
    <derivirana_varijabla naziv="DomainObject.Predmet.ProtustrankaNazivFormatedOIB_1">TEHNO MAGIC društvo s ograničenom odgovornošću za trgovinu i usluge, Bjelovar, OIB 03079650959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 MAGIC društvo s ograničenom odgovornošću za trgovinu i usluge, Bjelovar zastupanog po punomoćniku Saša Romek</item>
    </izvorni_sadrzaj>
    <derivirana_varijabla naziv="DomainObject.Predmet.ProtuStrankaListFormated_1">
      <item>TEHNO MAGIC društvo s ograničenom odgovornošću za trgovinu i usluge, Bjelovar zastupanog po punomoćniku Saša Romek</item>
    </derivirana_varijabla>
  </DomainObject.Predmet.ProtuStrankaListFormated>
  <DomainObject.Predmet.ProtuStrankaListFormatedOIB>
    <izvorni_sadrzaj>
      <item>TEHNO MAGIC društvo s ograničenom odgovornošću za trgovinu i usluge, Bjelovar, OIB 03079650959 zastupanog po punomoćniku Saša Romek</item>
    </izvorni_sadrzaj>
    <derivirana_varijabla naziv="DomainObject.Predmet.ProtuStrankaListFormatedOIB_1">
      <item>TEHNO MAGIC društvo s ograničenom odgovornošću za trgovinu i usluge, Bjelovar, OIB 03079650959 zastupanog po punomoćniku Saša Romek</item>
    </derivirana_varijabla>
  </DomainObject.Predmet.ProtuStrankaListFormatedOIB>
  <DomainObject.Predmet.ProtuStrankaListFormatedWithAdress>
    <izvorni_sadrzaj>
      <item>TEHNO MAGIC društvo s ograničenom odgovornošću za trgovinu i usluge, Bjelovar, Maka Dizdara 14, 43000 Bjelovar zastupanog po punomoćniku Saša Romek</item>
    </izvorni_sadrzaj>
    <derivirana_varijabla naziv="DomainObject.Predmet.ProtuStrankaListFormatedWithAdress_1">
      <item>TEHNO MAGIC društvo s ograničenom odgovornošću za trgovinu i usluge, Bjelovar, Maka Dizdara 14, 43000 Bjelovar zastupanog po punomoćniku Saša Romek</item>
    </derivirana_varijabla>
  </DomainObject.Predmet.ProtuStrankaListFormatedWithAdress>
  <DomainObject.Predmet.ProtuStrankaListFormatedWithAdressOIB>
    <izvorni_sadrzaj>
      <item>TEHNO MAGIC društvo s ograničenom odgovornošću za trgovinu i usluge, Bjelovar, OIB 03079650959, Maka Dizdara 14, 43000 Bjelovar zastupanog po punomoćniku Saša Romek</item>
    </izvorni_sadrzaj>
    <derivirana_varijabla naziv="DomainObject.Predmet.ProtuStrankaListFormatedWithAdressOIB_1">
      <item>TEHNO MAGIC društvo s ograničenom odgovornošću za trgovinu i usluge, Bjelovar, OIB 03079650959, Maka Dizdara 14, 43000 Bjelovar zastupanog po punomoćniku Saša Romek</item>
    </derivirana_varijabla>
  </DomainObject.Predmet.ProtuStrankaListFormatedWithAdressOIB>
  <DomainObject.Predmet.ProtuStrankaListNazivFormated>
    <izvorni_sadrzaj>
      <item>TEHNO MAGIC društvo s ograničenom odgovornošću za trgovinu i usluge, Bjelovar</item>
    </izvorni_sadrzaj>
    <derivirana_varijabla naziv="DomainObject.Predmet.ProtuStrankaListNazivFormated_1">
      <item>TEHNO MAGIC društvo s ograničenom odgovornošću za trgovinu i usluge, Bjelovar</item>
    </derivirana_varijabla>
  </DomainObject.Predmet.ProtuStrankaListNazivFormated>
  <DomainObject.Predmet.ProtuStrankaListNazivFormatedOIB>
    <izvorni_sadrzaj>
      <item>TEHNO MAGIC društvo s ograničenom odgovornošću za trgovinu i usluge, Bjelovar, OIB 03079650959</item>
    </izvorni_sadrzaj>
    <derivirana_varijabla naziv="DomainObject.Predmet.ProtuStrankaListNazivFormatedOIB_1">
      <item>TEHNO MAGIC društvo s ograničenom odgovornošću za trgovinu i usluge, Bjelovar, OIB 03079650959</item>
    </derivirana_varijabla>
  </DomainObject.Predmet.ProtuStrankaListNazivFormatedOIB>
  <DomainObject.Predmet.OstaliListFormated>
    <izvorni_sadrzaj>
      <item>Saša Romek punomoćnik sudionika u postupku TEHNO MAGIC društvo s ograničenom odgovornošću za trgovinu i usluge, Bjelovar</item>
    </izvorni_sadrzaj>
    <derivirana_varijabla naziv="DomainObject.Predmet.OstaliListFormated_1">
      <item>Saša Romek punomoćnik sudionika u postupku TEHNO MAGIC društvo s ograničenom odgovornošću za trgovinu i usluge, Bjelovar</item>
    </derivirana_varijabla>
  </DomainObject.Predmet.OstaliListFormated>
  <DomainObject.Predmet.OstaliListFormatedOIB>
    <izvorni_sadrzaj>
      <item>Saša Romek, OIB 73287701448 punomoćnik sudionika u postupku TEHNO MAGIC društvo s ograničenom odgovornošću za trgovinu i usluge, Bjelovar</item>
    </izvorni_sadrzaj>
    <derivirana_varijabla naziv="DomainObject.Predmet.OstaliListFormatedOIB_1">
      <item>Saša Romek, OIB 73287701448 punomoćnik sudionika u postupku TEHNO MAGIC društvo s ograničenom odgovornošću za trgovinu i usluge, Bjelovar</item>
    </derivirana_varijabla>
  </DomainObject.Predmet.OstaliListFormatedOIB>
  <DomainObject.Predmet.OstaliListFormatedWithAdress>
    <izvorni_sadrzaj>
      <item>Saša Romek, Maka Dizdara 14, 43000 Bjelovar punomoćnik sudionika u postupku TEHNO MAGIC društvo s ograničenom odgovornošću za trgovinu i usluge, Bjelovar</item>
    </izvorni_sadrzaj>
    <derivirana_varijabla naziv="DomainObject.Predmet.OstaliListFormatedWithAdress_1">
      <item>Saša Romek, Maka Dizdara 14, 43000 Bjelovar punomoćnik sudionika u postupku TEHNO MAGIC društvo s ograničenom odgovornošću za trgovinu i usluge, Bjelovar</item>
    </derivirana_varijabla>
  </DomainObject.Predmet.OstaliListFormatedWithAdress>
  <DomainObject.Predmet.OstaliListFormatedWithAdressOIB>
    <izvorni_sadrzaj>
      <item>Saša Romek, OIB 73287701448, Maka Dizdara 14, 43000 Bjelovar punomoćnik sudionika u postupku TEHNO MAGIC društvo s ograničenom odgovornošću za trgovinu i usluge, Bjelovar</item>
    </izvorni_sadrzaj>
    <derivirana_varijabla naziv="DomainObject.Predmet.OstaliListFormatedWithAdressOIB_1">
      <item>Saša Romek, OIB 73287701448, Maka Dizdara 14, 43000 Bjelovar punomoćnik sudionika u postupku TEHNO MAGIC društvo s ograničenom odgovornošću za trgovinu i usluge, Bjelovar</item>
    </derivirana_varijabla>
  </DomainObject.Predmet.OstaliListFormatedWithAdressOIB>
  <DomainObject.Predmet.OstaliListNazivFormated>
    <izvorni_sadrzaj>
      <item>Saša Romek</item>
    </izvorni_sadrzaj>
    <derivirana_varijabla naziv="DomainObject.Predmet.OstaliListNazivFormated_1">
      <item>Saša Romek</item>
    </derivirana_varijabla>
  </DomainObject.Predmet.OstaliListNazivFormated>
  <DomainObject.Predmet.OstaliListNazivFormatedOIB>
    <izvorni_sadrzaj>
      <item>Saša Romek, OIB 73287701448</item>
    </izvorni_sadrzaj>
    <derivirana_varijabla naziv="DomainObject.Predmet.OstaliListNazivFormatedOIB_1">
      <item>Saša Romek, OIB 73287701448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 MAGIC društvo s ograničenom odgovornošću za trgovinu i usluge, Bjelovar</izvorni_sadrzaj>
    <derivirana_varijabla naziv="DomainObject.Predmet.ProtustrankaIDrugi_1">TEHNO MAGIC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 MAGIC društvo s ograničenom odgovornošću za trgovinu i usluge, Bjelovar, OIB 03079650959, Maka Dizdara 14, 43000 Bjelovar</izvorni_sadrzaj>
    <derivirana_varijabla naziv="DomainObject.Predmet.ProtustrankaIDrugiAdressOIB_1">TEHNO MAGIC društvo s ograničenom odgovornošću za trgovinu i usluge, Bjelovar, OIB 03079650959, Maka Dizdara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 MAGIC društvo s ograničenom odgovornošću za trgovinu i usluge, Bjelovar</item>
      <item>Saša Romek</item>
    </izvorni_sadrzaj>
    <derivirana_varijabla naziv="DomainObject.Predmet.SudioniciListNaziv_1">
      <item>FINA, RC ZAGREB, Podružnica Bjelovar</item>
      <item>TEHNO MAGIC društvo s ograničenom odgovornošću za trgovinu i usluge, Bjelovar</item>
      <item>Saša Romek</item>
    </derivirana_varijabla>
  </DomainObject.Predmet.SudioniciListNaziv>
  <DomainObject.Predmet.SudioniciListAdressOIB>
    <izvorni_sadrzaj>
      <item>FINA, RC ZAGREB, Podružnica Bjelovar, OIB 85821130368, F. Supila 4,43000 Bjelovar</item>
      <item>TEHNO MAGIC društvo s ograničenom odgovornošću za trgovinu i usluge, Bjelovar, OIB 03079650959, Maka Dizdara 14,43000 Bjelovar</item>
      <item>Saša Romek, OIB 73287701448, Maka Dizdara 14,43000 Bjelovar</item>
    </izvorni_sadrzaj>
    <derivirana_varijabla naziv="DomainObject.Predmet.SudioniciListAdressOIB_1">
      <item>FINA, RC ZAGREB, Podružnica Bjelovar, OIB 85821130368, F. Supila 4,43000 Bjelovar</item>
      <item>TEHNO MAGIC društvo s ograničenom odgovornošću za trgovinu i usluge, Bjelovar, OIB 03079650959, Maka Dizdara 14,43000 Bjelovar</item>
      <item>Saša Romek, OIB 73287701448, Maka Dizdara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03079650959</item>
      <item>, OIB 73287701448</item>
    </izvorni_sadrzaj>
    <derivirana_varijabla naziv="DomainObject.Predmet.SudioniciListNazivOIB_1">
      <item>, OIB 85821130368</item>
      <item>, OIB 03079650959</item>
      <item>, OIB 73287701448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7AE37-CC01-416D-BD88-34F0E9710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2015-11-18T12:27:00Z</dcterms:created>
  <dc:creator>ssabljic</dc:creator>
  <cp:lastModifiedBy>Miroslav Lovreković</cp:lastModifiedBy>
  <cp:lastPrinted>2015-11-18T12:26:00Z</cp:lastPrinted>
  <dcterms:modified xmlns:xsi="http://www.w3.org/2001/XMLSchema-instance" xsi:type="dcterms:W3CDTF">2015-11-18T12:29:00Z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