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8a44" w14:paraId="80b8a44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820FD">
        <w:rPr>
          <w:rFonts w:hAnsi="Times New Roman" w:ascii="Times New Roman"/>
        </w:rPr>
        <w:t>St-</w:t>
      </w:r>
      <w:r w:rsidR="00E40A0C">
        <w:rPr>
          <w:rFonts w:hAnsi="Times New Roman" w:ascii="Times New Roman"/>
        </w:rPr>
        <w:t>4594</w:t>
      </w:r>
      <w:r w:rsidR="009820FD">
        <w:rPr>
          <w:rFonts w:hAnsi="Times New Roman" w:ascii="Times New Roman"/>
        </w:rPr>
        <w:t>/2015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B67A0" w:rsidP="00D74676" w:rsidR="004B67A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1B260E">
        <w:rPr>
          <w:rFonts w:hAnsi="Times New Roman" w:ascii="Times New Roman"/>
          <w:szCs w:val="24"/>
          <w:lang w:val="hr-HR"/>
        </w:rPr>
        <w:t xml:space="preserve">INFORAD </w:t>
      </w:r>
      <w:r w:rsidR="004B67A0">
        <w:rPr>
          <w:rFonts w:hAnsi="Times New Roman" w:ascii="Times New Roman"/>
          <w:szCs w:val="24"/>
          <w:lang w:val="hr-HR"/>
        </w:rPr>
        <w:t xml:space="preserve">d.o.o., </w:t>
      </w:r>
      <w:r w:rsidR="001B260E">
        <w:rPr>
          <w:rFonts w:hAnsi="Times New Roman" w:ascii="Times New Roman"/>
          <w:szCs w:val="24"/>
          <w:lang w:val="hr-HR"/>
        </w:rPr>
        <w:t>Velika Gorica</w:t>
      </w:r>
      <w:r w:rsidR="00CB4828">
        <w:rPr>
          <w:rFonts w:hAnsi="Times New Roman" w:ascii="Times New Roman"/>
          <w:szCs w:val="24"/>
          <w:lang w:val="hr-HR"/>
        </w:rPr>
        <w:t xml:space="preserve">, </w:t>
      </w:r>
      <w:r w:rsidR="001B260E">
        <w:rPr>
          <w:rFonts w:hAnsi="Times New Roman" w:ascii="Times New Roman"/>
          <w:szCs w:val="24"/>
          <w:lang w:val="hr-HR"/>
        </w:rPr>
        <w:t>Andrije Kačića Miošića 22/C</w:t>
      </w:r>
      <w:r w:rsidR="0092310C">
        <w:rPr>
          <w:rFonts w:hAnsi="Times New Roman" w:ascii="Times New Roman"/>
          <w:szCs w:val="24"/>
        </w:rPr>
        <w:t xml:space="preserve">, </w:t>
      </w:r>
      <w:r w:rsidR="00544A67" w:rsidRPr="00544A67">
        <w:rPr>
          <w:rFonts w:hAnsi="Times New Roman" w:ascii="Times New Roman"/>
          <w:szCs w:val="24"/>
        </w:rPr>
        <w:t xml:space="preserve">OIB: 20089837516, </w:t>
      </w:r>
      <w:r w:rsidR="00513FF0">
        <w:rPr>
          <w:rFonts w:hAnsi="Times New Roman" w:ascii="Times New Roman"/>
          <w:szCs w:val="24"/>
        </w:rPr>
        <w:t xml:space="preserve">MBS: </w:t>
      </w:r>
      <w:r w:rsidR="001B260E">
        <w:rPr>
          <w:rFonts w:hAnsi="Times New Roman" w:ascii="Times New Roman"/>
          <w:szCs w:val="24"/>
        </w:rPr>
        <w:t>080273155</w:t>
      </w:r>
      <w:r w:rsidR="004B67A0">
        <w:rPr>
          <w:rFonts w:hAnsi="Times New Roman" w:ascii="Times New Roman"/>
          <w:szCs w:val="24"/>
        </w:rPr>
        <w:t>,</w:t>
      </w:r>
      <w:r w:rsidR="00513FF0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5C18B4">
        <w:rPr>
          <w:rFonts w:hAnsi="Times New Roman" w:ascii="Times New Roman"/>
          <w:szCs w:val="24"/>
          <w:lang w:val="hr-HR"/>
        </w:rPr>
        <w:t>11</w:t>
      </w:r>
      <w:r w:rsidR="00544A67" w:rsidRPr="00544A67">
        <w:rPr>
          <w:rFonts w:hAnsi="Times New Roman" w:ascii="Times New Roman"/>
          <w:szCs w:val="24"/>
          <w:lang w:val="hr-HR"/>
        </w:rPr>
        <w:t>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1B260E">
        <w:rPr>
          <w:rFonts w:hAnsi="Times New Roman" w:ascii="Times New Roman"/>
          <w:szCs w:val="24"/>
          <w:lang w:val="hr-HR"/>
        </w:rPr>
        <w:t>INFORAD d.o.o., Velika Gorica, Andrije Kačića Miošića 22/C</w:t>
      </w:r>
      <w:r w:rsidR="001B260E">
        <w:rPr>
          <w:rFonts w:hAnsi="Times New Roman" w:ascii="Times New Roman"/>
          <w:szCs w:val="24"/>
        </w:rPr>
        <w:t xml:space="preserve">, </w:t>
      </w:r>
      <w:r w:rsidR="00544A67" w:rsidRPr="00544A67">
        <w:rPr>
          <w:rFonts w:hAnsi="Times New Roman" w:ascii="Times New Roman"/>
          <w:szCs w:val="24"/>
        </w:rPr>
        <w:t>OIB: 20089837516, MBS: 080273155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5C18B4">
        <w:rPr>
          <w:rFonts w:hAnsi="Times New Roman" w:ascii="Times New Roman"/>
          <w:szCs w:val="24"/>
        </w:rPr>
        <w:t>11</w:t>
      </w:r>
      <w:r w:rsidR="00544A67" w:rsidRPr="00544A67">
        <w:rPr>
          <w:rFonts w:hAnsi="Times New Roman" w:ascii="Times New Roman"/>
          <w:szCs w:val="24"/>
        </w:rPr>
        <w:t>. studenog 2016. godine</w:t>
      </w:r>
      <w:r w:rsidR="0001289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4E523B">
        <w:rPr>
          <w:rFonts w:hAnsi="Times New Roman" w:ascii="Times New Roman"/>
          <w:szCs w:val="24"/>
        </w:rPr>
        <w:t>15</w:t>
      </w:r>
      <w:r w:rsidR="00D74676">
        <w:rPr>
          <w:rFonts w:hAnsi="Times New Roman" w:ascii="Times New Roman"/>
          <w:szCs w:val="24"/>
        </w:rPr>
        <w:t xml:space="preserve"> sati i </w:t>
      </w:r>
      <w:r w:rsidR="004E523B">
        <w:rPr>
          <w:rFonts w:hAnsi="Times New Roman" w:ascii="Times New Roman"/>
          <w:szCs w:val="24"/>
        </w:rPr>
        <w:t>2</w:t>
      </w:r>
      <w:r w:rsidR="00544A67">
        <w:rPr>
          <w:rFonts w:hAnsi="Times New Roman" w:ascii="Times New Roman"/>
          <w:szCs w:val="24"/>
        </w:rPr>
        <w:t>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4E523B" w:rsidRPr="004E523B">
        <w:rPr>
          <w:rFonts w:hAnsi="Times New Roman" w:ascii="Times New Roman"/>
          <w:szCs w:val="24"/>
        </w:rPr>
        <w:t xml:space="preserve">Krešimir </w:t>
      </w:r>
      <w:proofErr w:type="spellStart"/>
      <w:r w:rsidR="004E523B" w:rsidRPr="004E523B">
        <w:rPr>
          <w:rFonts w:hAnsi="Times New Roman" w:ascii="Times New Roman"/>
          <w:szCs w:val="24"/>
        </w:rPr>
        <w:t>Maretić</w:t>
      </w:r>
      <w:proofErr w:type="spellEnd"/>
      <w:r w:rsidR="004E523B" w:rsidRPr="004E523B">
        <w:rPr>
          <w:rFonts w:hAnsi="Times New Roman" w:ascii="Times New Roman"/>
          <w:szCs w:val="24"/>
        </w:rPr>
        <w:t xml:space="preserve">, OIB: 66108961276, </w:t>
      </w:r>
      <w:proofErr w:type="spellStart"/>
      <w:r w:rsidR="004E523B" w:rsidRPr="004E523B">
        <w:rPr>
          <w:rFonts w:hAnsi="Times New Roman" w:ascii="Times New Roman"/>
          <w:szCs w:val="24"/>
        </w:rPr>
        <w:t>iz</w:t>
      </w:r>
      <w:proofErr w:type="spellEnd"/>
      <w:r w:rsidR="004E523B" w:rsidRPr="004E523B">
        <w:rPr>
          <w:rFonts w:hAnsi="Times New Roman" w:ascii="Times New Roman"/>
          <w:szCs w:val="24"/>
        </w:rPr>
        <w:t xml:space="preserve"> </w:t>
      </w:r>
      <w:proofErr w:type="spellStart"/>
      <w:r w:rsidR="004E523B" w:rsidRPr="004E523B">
        <w:rPr>
          <w:rFonts w:hAnsi="Times New Roman" w:ascii="Times New Roman"/>
          <w:szCs w:val="24"/>
        </w:rPr>
        <w:t>Zagreba</w:t>
      </w:r>
      <w:proofErr w:type="spellEnd"/>
      <w:r w:rsidR="004E523B" w:rsidRPr="004E523B">
        <w:rPr>
          <w:rFonts w:hAnsi="Times New Roman" w:ascii="Times New Roman"/>
          <w:szCs w:val="24"/>
        </w:rPr>
        <w:t xml:space="preserve">, </w:t>
      </w:r>
      <w:proofErr w:type="spellStart"/>
      <w:r w:rsidR="004E523B" w:rsidRPr="004E523B">
        <w:rPr>
          <w:rFonts w:hAnsi="Times New Roman" w:ascii="Times New Roman"/>
          <w:szCs w:val="24"/>
        </w:rPr>
        <w:t>Šimuna</w:t>
      </w:r>
      <w:proofErr w:type="spellEnd"/>
      <w:r w:rsidR="004E523B" w:rsidRPr="004E523B">
        <w:rPr>
          <w:rFonts w:hAnsi="Times New Roman" w:ascii="Times New Roman"/>
          <w:szCs w:val="24"/>
        </w:rPr>
        <w:t xml:space="preserve"> </w:t>
      </w:r>
      <w:proofErr w:type="spellStart"/>
      <w:r w:rsidR="004E523B" w:rsidRPr="004E523B">
        <w:rPr>
          <w:rFonts w:hAnsi="Times New Roman" w:ascii="Times New Roman"/>
          <w:szCs w:val="24"/>
        </w:rPr>
        <w:t>Starčevića</w:t>
      </w:r>
      <w:proofErr w:type="spellEnd"/>
      <w:r w:rsidR="004E523B" w:rsidRPr="004E523B">
        <w:rPr>
          <w:rFonts w:hAnsi="Times New Roman" w:ascii="Times New Roman"/>
          <w:szCs w:val="24"/>
        </w:rPr>
        <w:t xml:space="preserve"> 7.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1B260E">
        <w:rPr>
          <w:rFonts w:hAnsi="Times New Roman" w:ascii="Times New Roman"/>
          <w:szCs w:val="24"/>
        </w:rPr>
        <w:t xml:space="preserve">INFORAD d.o.o., Velika Gorica, Andrije Kačića Miošića 22/C, </w:t>
      </w:r>
      <w:r w:rsidR="00544A67" w:rsidRPr="00544A67">
        <w:rPr>
          <w:rFonts w:hAnsi="Times New Roman" w:ascii="Times New Roman"/>
          <w:szCs w:val="24"/>
        </w:rPr>
        <w:t>OIB: 20089837516, MBS: 080273155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1B260E">
        <w:rPr>
          <w:rFonts w:hAnsi="Times New Roman" w:ascii="Times New Roman"/>
          <w:szCs w:val="24"/>
        </w:rPr>
        <w:t xml:space="preserve">INFORAD d.o.o., Velika Gorica, Andrije Kačića Miošića 22/C, </w:t>
      </w:r>
      <w:r w:rsidR="00544A67" w:rsidRPr="00544A67">
        <w:rPr>
          <w:rFonts w:hAnsi="Times New Roman" w:ascii="Times New Roman"/>
          <w:szCs w:val="24"/>
        </w:rPr>
        <w:t>OIB: 20089837516, MBS: 080273155</w:t>
      </w:r>
      <w:r w:rsidR="00544A67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CB4828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D32D4E">
        <w:rPr>
          <w:rFonts w:hAnsi="Times New Roman" w:ascii="Times New Roman"/>
          <w:lang w:val="hr-HR"/>
        </w:rPr>
        <w:t>18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5C18B4" w:rsidP="007F330A" w:rsidR="005C18B4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4B67A0" w:rsidP="003E1354" w:rsidR="004B67A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FF12A6">
        <w:rPr>
          <w:rFonts w:hAnsi="Times New Roman" w:ascii="Times New Roman"/>
        </w:rPr>
        <w:t>St-4594/2015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1D0220" w:rsidR="001D02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4E523B">
        <w:rPr>
          <w:rFonts w:hAnsi="Times New Roman" w:ascii="Times New Roman"/>
          <w:lang w:val="hr-HR"/>
        </w:rPr>
        <w:t>1</w:t>
      </w:r>
      <w:r w:rsidR="005C18B4">
        <w:rPr>
          <w:rFonts w:hAnsi="Times New Roman" w:ascii="Times New Roman"/>
          <w:lang w:val="hr-HR"/>
        </w:rPr>
        <w:t>1</w:t>
      </w:r>
      <w:r w:rsidR="00544A67" w:rsidRPr="00544A67">
        <w:rPr>
          <w:rFonts w:hAnsi="Times New Roman" w:ascii="Times New Roman"/>
          <w:szCs w:val="24"/>
          <w:lang w:val="hr-HR"/>
        </w:rPr>
        <w:t>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066F"/>
    <w:rsid w:val="00065B17"/>
    <w:rsid w:val="000F68DD"/>
    <w:rsid w:val="000F6B22"/>
    <w:rsid w:val="00131D42"/>
    <w:rsid w:val="00136D7A"/>
    <w:rsid w:val="0015665E"/>
    <w:rsid w:val="0017766E"/>
    <w:rsid w:val="0017795A"/>
    <w:rsid w:val="00182909"/>
    <w:rsid w:val="00182BA8"/>
    <w:rsid w:val="00191A39"/>
    <w:rsid w:val="001B138A"/>
    <w:rsid w:val="001B17B0"/>
    <w:rsid w:val="001B260E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41B9"/>
    <w:rsid w:val="002C1FD8"/>
    <w:rsid w:val="002E4F74"/>
    <w:rsid w:val="002E72D3"/>
    <w:rsid w:val="00320249"/>
    <w:rsid w:val="003279B2"/>
    <w:rsid w:val="00330D2F"/>
    <w:rsid w:val="003368BD"/>
    <w:rsid w:val="003819AE"/>
    <w:rsid w:val="00381D63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2E97"/>
    <w:rsid w:val="004717B0"/>
    <w:rsid w:val="0047436B"/>
    <w:rsid w:val="004847B0"/>
    <w:rsid w:val="0048653B"/>
    <w:rsid w:val="00493E11"/>
    <w:rsid w:val="004B677D"/>
    <w:rsid w:val="004B67A0"/>
    <w:rsid w:val="004C0C27"/>
    <w:rsid w:val="004C1D3F"/>
    <w:rsid w:val="004C5980"/>
    <w:rsid w:val="004C7490"/>
    <w:rsid w:val="004E523B"/>
    <w:rsid w:val="0050562B"/>
    <w:rsid w:val="00513FF0"/>
    <w:rsid w:val="00534C15"/>
    <w:rsid w:val="005418F8"/>
    <w:rsid w:val="00544A67"/>
    <w:rsid w:val="00546F8A"/>
    <w:rsid w:val="00551BFB"/>
    <w:rsid w:val="005909D6"/>
    <w:rsid w:val="005B412B"/>
    <w:rsid w:val="005B7177"/>
    <w:rsid w:val="005B7978"/>
    <w:rsid w:val="005C18B4"/>
    <w:rsid w:val="0060613D"/>
    <w:rsid w:val="006061D1"/>
    <w:rsid w:val="006078DE"/>
    <w:rsid w:val="00633B88"/>
    <w:rsid w:val="006578E0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44A90"/>
    <w:rsid w:val="00762F42"/>
    <w:rsid w:val="007667CD"/>
    <w:rsid w:val="007777F2"/>
    <w:rsid w:val="007C2699"/>
    <w:rsid w:val="007D313A"/>
    <w:rsid w:val="007E58E0"/>
    <w:rsid w:val="007F0152"/>
    <w:rsid w:val="007F03CC"/>
    <w:rsid w:val="007F330A"/>
    <w:rsid w:val="008035A1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820FD"/>
    <w:rsid w:val="00986546"/>
    <w:rsid w:val="009A0535"/>
    <w:rsid w:val="009B741D"/>
    <w:rsid w:val="009B7CED"/>
    <w:rsid w:val="009C3D0E"/>
    <w:rsid w:val="00A07AC2"/>
    <w:rsid w:val="00A15206"/>
    <w:rsid w:val="00A4329A"/>
    <w:rsid w:val="00A53228"/>
    <w:rsid w:val="00A544BC"/>
    <w:rsid w:val="00A74195"/>
    <w:rsid w:val="00AA4C98"/>
    <w:rsid w:val="00AD0E0F"/>
    <w:rsid w:val="00AE518C"/>
    <w:rsid w:val="00AF31AD"/>
    <w:rsid w:val="00B341EA"/>
    <w:rsid w:val="00B3509A"/>
    <w:rsid w:val="00B66DE0"/>
    <w:rsid w:val="00B81865"/>
    <w:rsid w:val="00B933F0"/>
    <w:rsid w:val="00BA6530"/>
    <w:rsid w:val="00BB5533"/>
    <w:rsid w:val="00BC04E7"/>
    <w:rsid w:val="00BC1C2C"/>
    <w:rsid w:val="00BC3220"/>
    <w:rsid w:val="00BE02A4"/>
    <w:rsid w:val="00C31241"/>
    <w:rsid w:val="00C4598C"/>
    <w:rsid w:val="00C51F5F"/>
    <w:rsid w:val="00C8588F"/>
    <w:rsid w:val="00CA316C"/>
    <w:rsid w:val="00CB3231"/>
    <w:rsid w:val="00CB37A9"/>
    <w:rsid w:val="00CB4828"/>
    <w:rsid w:val="00CC0837"/>
    <w:rsid w:val="00CE0794"/>
    <w:rsid w:val="00CE0937"/>
    <w:rsid w:val="00D048B3"/>
    <w:rsid w:val="00D06FF4"/>
    <w:rsid w:val="00D11166"/>
    <w:rsid w:val="00D32D4E"/>
    <w:rsid w:val="00D445AE"/>
    <w:rsid w:val="00D62810"/>
    <w:rsid w:val="00D71262"/>
    <w:rsid w:val="00D74676"/>
    <w:rsid w:val="00D854BA"/>
    <w:rsid w:val="00D90777"/>
    <w:rsid w:val="00D90876"/>
    <w:rsid w:val="00DC6346"/>
    <w:rsid w:val="00DC64E9"/>
    <w:rsid w:val="00E15AB3"/>
    <w:rsid w:val="00E16694"/>
    <w:rsid w:val="00E22566"/>
    <w:rsid w:val="00E27A30"/>
    <w:rsid w:val="00E40A0C"/>
    <w:rsid w:val="00E63185"/>
    <w:rsid w:val="00E83F69"/>
    <w:rsid w:val="00E87F1C"/>
    <w:rsid w:val="00EB762B"/>
    <w:rsid w:val="00EB7CEA"/>
    <w:rsid w:val="00EC69D6"/>
    <w:rsid w:val="00ED4CA7"/>
    <w:rsid w:val="00ED6CFA"/>
    <w:rsid w:val="00EE1816"/>
    <w:rsid w:val="00EF36F3"/>
    <w:rsid w:val="00F54583"/>
    <w:rsid w:val="00F87092"/>
    <w:rsid w:val="00F91209"/>
    <w:rsid w:val="00FB3262"/>
    <w:rsid w:val="00FB3525"/>
    <w:rsid w:val="00FB7730"/>
    <w:rsid w:val="00FC7F28"/>
    <w:rsid w:val="00FD3180"/>
    <w:rsid w:val="00FE5DB0"/>
    <w:rsid w:val="00FF12A6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St-4594/2015-6</izvorni_sadrzaj>
    <derivirana_varijabla naziv="DomainObject.Oznaka_1">St-4594/2015-6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4594</izvorni_sadrzaj>
    <derivirana_varijabla naziv="DomainObject.Predmet.Broj_1">4594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studenog 2016.</izvorni_sadrzaj>
    <derivirana_varijabla naziv="DomainObject.Predmet.DatumRjesavanja_1">10.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St-4594/2015</izvorni_sadrzaj>
    <derivirana_varijabla naziv="DomainObject.Predmet.OznakaBroj_1">St-4594/2015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>59002733478</izvorni_sadrzaj>
    <derivirana_varijabla naziv="DomainObject.Predmet.PredmetRijesio.Oib_1">59002733478</derivirana_varijabla>
  </DomainObject.Predmet.PredmetRijesio.Oib>
  <DomainObject.Predmet.PredmetRijesio.Prezime>
    <izvorni_sadrzaj>Panjan</izvorni_sadrzaj>
    <derivirana_varijabla naziv="DomainObject.Predmet.PredmetRijesio.Prezime_1">Panjan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INFORAD d.o.o.</izvorni_sadrzaj>
    <derivirana_varijabla naziv="DomainObject.Predmet.ProtustrankaFormated_1">  INFORAD d.o.o.</derivirana_varijabla>
  </DomainObject.Predmet.ProtustrankaFormated>
  <DomainObject.Predmet.ProtustrankaFormatedOIB>
    <izvorni_sadrzaj>  INFORAD d.o.o., OIB 20089837516</izvorni_sadrzaj>
    <derivirana_varijabla naziv="DomainObject.Predmet.ProtustrankaFormatedOIB_1">  INFORAD d.o.o., OIB 20089837516</derivirana_varijabla>
  </DomainObject.Predmet.ProtustrankaFormatedOIB>
  <DomainObject.Predmet.ProtustrankaFormatedWithAdress>
    <izvorni_sadrzaj> INFORAD d.o.o., Andrije Kačića Miošića 22/C, 10410 Velika Gorica</izvorni_sadrzaj>
    <derivirana_varijabla naziv="DomainObject.Predmet.ProtustrankaFormatedWithAdress_1"> INFORAD d.o.o., Andrije Kačića Miošića 22/C, 10410 Velika Gorica</derivirana_varijabla>
  </DomainObject.Predmet.ProtustrankaFormatedWithAdress>
  <DomainObject.Predmet.ProtustrankaFormatedWithAdressOIB>
    <izvorni_sadrzaj> INFORAD d.o.o., OIB 20089837516, Andrije Kačića Miošića 22/C, 10410 Velika Gorica</izvorni_sadrzaj>
    <derivirana_varijabla naziv="DomainObject.Predmet.ProtustrankaFormatedWithAdressOIB_1"> INFORAD d.o.o., OIB 20089837516, Andrije Kačića Miošića 22/C, 10410 Velika Gorica</derivirana_varijabla>
  </DomainObject.Predmet.ProtustrankaFormatedWithAdressOIB>
  <DomainObject.Predmet.ProtustrankaWithAdress>
    <izvorni_sadrzaj>INFORAD d.o.o. Andrije Kačića Miošića 22/C, 10410 Velika Gorica</izvorni_sadrzaj>
    <derivirana_varijabla naziv="DomainObject.Predmet.ProtustrankaWithAdress_1">INFORAD d.o.o. Andrije Kačića Miošića 22/C, 10410 Velika Gorica</derivirana_varijabla>
  </DomainObject.Predmet.ProtustrankaWithAdress>
  <DomainObject.Predmet.ProtustrankaWithAdressOIB>
    <izvorni_sadrzaj>INFORAD d.o.o., OIB 20089837516, Andrije Kačića Miošića 22/C, 10410 Velika Gorica</izvorni_sadrzaj>
    <derivirana_varijabla naziv="DomainObject.Predmet.ProtustrankaWithAdressOIB_1">INFORAD d.o.o., OIB 20089837516, Andrije Kačića Miošića 22/C, 10410 Velika Gorica</derivirana_varijabla>
  </DomainObject.Predmet.ProtustrankaWithAdressOIB>
  <DomainObject.Predmet.ProtustrankaNazivFormated>
    <izvorni_sadrzaj>INFORAD d.o.o.</izvorni_sadrzaj>
    <derivirana_varijabla naziv="DomainObject.Predmet.ProtustrankaNazivFormated_1">INFORAD d.o.o.</derivirana_varijabla>
  </DomainObject.Predmet.ProtustrankaNazivFormated>
  <DomainObject.Predmet.ProtustrankaNazivFormatedOIB>
    <izvorni_sadrzaj>INFORAD d.o.o., OIB 20089837516</izvorni_sadrzaj>
    <derivirana_varijabla naziv="DomainObject.Predmet.ProtustrankaNazivFormatedOIB_1">INFORAD d.o.o., OIB 20089837516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INFORAD d.o.o.</item>
    </izvorni_sadrzaj>
    <derivirana_varijabla naziv="DomainObject.Predmet.ProtuStrankaListFormated_1">
      <item>INFORAD d.o.o.</item>
    </derivirana_varijabla>
  </DomainObject.Predmet.ProtuStrankaListFormated>
  <DomainObject.Predmet.ProtuStrankaListFormatedOIB>
    <izvorni_sadrzaj>
      <item>INFORAD d.o.o., OIB 20089837516</item>
    </izvorni_sadrzaj>
    <derivirana_varijabla naziv="DomainObject.Predmet.ProtuStrankaListFormatedOIB_1">
      <item>INFORAD d.o.o., OIB 20089837516</item>
    </derivirana_varijabla>
  </DomainObject.Predmet.ProtuStrankaListFormatedOIB>
  <DomainObject.Predmet.ProtuStrankaListFormatedWithAdress>
    <izvorni_sadrzaj>
      <item>INFORAD d.o.o., Andrije Kačića Miošića 22/C, 10410 Velika Gorica</item>
    </izvorni_sadrzaj>
    <derivirana_varijabla naziv="DomainObject.Predmet.ProtuStrankaListFormatedWithAdress_1">
      <item>INFORAD d.o.o., Andrije Kačića Miošića 22/C, 10410 Velika Gorica</item>
    </derivirana_varijabla>
  </DomainObject.Predmet.ProtuStrankaListFormatedWithAdress>
  <DomainObject.Predmet.ProtuStrankaListFormatedWithAdressOIB>
    <izvorni_sadrzaj>
      <item>INFORAD d.o.o., OIB 20089837516, Andrije Kačića Miošića 22/C, 10410 Velika Gorica</item>
    </izvorni_sadrzaj>
    <derivirana_varijabla naziv="DomainObject.Predmet.ProtuStrankaListFormatedWithAdressOIB_1">
      <item>INFORAD d.o.o., OIB 20089837516, Andrije Kačića Miošića 22/C, 10410 Velika Gorica</item>
    </derivirana_varijabla>
  </DomainObject.Predmet.ProtuStrankaListFormatedWithAdressOIB>
  <DomainObject.Predmet.ProtuStrankaListNazivFormated>
    <izvorni_sadrzaj>
      <item>INFORAD d.o.o.</item>
    </izvorni_sadrzaj>
    <derivirana_varijabla naziv="DomainObject.Predmet.ProtuStrankaListNazivFormated_1">
      <item>INFORAD d.o.o.</item>
    </derivirana_varijabla>
  </DomainObject.Predmet.ProtuStrankaListNazivFormated>
  <DomainObject.Predmet.ProtuStrankaListNazivFormatedOIB>
    <izvorni_sadrzaj>
      <item>INFORAD d.o.o., OIB 20089837516</item>
    </izvorni_sadrzaj>
    <derivirana_varijabla naziv="DomainObject.Predmet.ProtuStrankaListNazivFormatedOIB_1">
      <item>INFORAD d.o.o., OIB 20089837516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St-4594/2015-6</izvorni_sadrzaj>
    <derivirana_varijabla naziv="DomainObject.PoslovniBrojDokumenta_1">St-4594/2015-6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INFORAD d.o.o.</izvorni_sadrzaj>
    <derivirana_varijabla naziv="DomainObject.Predmet.ProtustrankaIDrugi_1">INFORAD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INFORAD d.o.o., OIB 20089837516, Andrije Kačića Miošića 22/C, 10410 Velika Gorica</izvorni_sadrzaj>
    <derivirana_varijabla naziv="DomainObject.Predmet.ProtustrankaIDrugiAdressOIB_1">INFORAD d.o.o., OIB 20089837516, Andrije Kačića Miošića 22/C,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studenog 2016.</izvorni_sadrzaj>
    <derivirana_varijabla naziv="DomainObject.Predmet.OdlukaRjesenje.DatumDonosenjaOdluke_1">11.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St-4594/2015-6</izvorni_sadrzaj>
    <derivirana_varijabla naziv="DomainObject.Predmet.OdlukaRjesenje.Oznaka_1">St-4594/2015-6</derivirana_varijabla>
  </DomainObject.Predmet.OdlukaRjesenje.Oznaka>
  <DomainObject.Predmet.SudioniciListNaziv>
    <izvorni_sadrzaj>
      <item>FINA Regionalni centar Zagreb</item>
      <item>INFORAD d.o.o.</item>
    </izvorni_sadrzaj>
    <derivirana_varijabla naziv="DomainObject.Predmet.SudioniciListNaziv_1">
      <item>FINA Regionalni centar Zagreb</item>
      <item>INFORAD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INFORAD d.o.o., OIB 20089837516, Andrije Kačića Miošića 22/C,10410 Velika Gorica</item>
    </izvorni_sadrzaj>
    <derivirana_varijabla naziv="DomainObject.Predmet.SudioniciListAdressOIB_1">
      <item>FINA Regionalni centar Zagreb, OIB 85821130368, Trg svibanjskih žrtava 1995. br.1,10000 Zagreb</item>
      <item>INFORAD d.o.o., OIB 20089837516, Andrije Kačića Miošića 22/C,10410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20089837516</item>
    </izvorni_sadrzaj>
    <derivirana_varijabla naziv="DomainObject.Predmet.SudioniciListNazivOIB_1">
      <item>, OIB 85821130368</item>
      <item>, OIB 20089837516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745525-ADAE-4034-A534-C520501845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456</properties:Words>
  <properties:Characters>2414</properties:Characters>
  <properties:Lines>86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2016-06-17T08:52:00Z</dcterms:created>
  <dc:creator>Mirna Panjan</dc:creator>
  <cp:lastModifiedBy>Mirna Panjan</cp:lastModifiedBy>
  <cp:lastPrinted>2016-11-11T09:31:00Z</cp:lastPrinted>
  <dcterms:modified xmlns:xsi="http://www.w3.org/2001/XMLSchema-instance" xsi:type="dcterms:W3CDTF">2016-11-11T09:31:00Z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St-4594/2015-6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