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bef4" w14:paraId="4d4bef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21845">
        <w:t>5435</w:t>
      </w:r>
      <w:r>
        <w:t>/2015</w:t>
      </w:r>
      <w:r w:rsidR="0027172A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F07BCB">
        <w:t>TRGOVINA KOŠ d.o.o</w:t>
      </w:r>
      <w:r w:rsidR="00F07BCB" w:rsidRPr="00A92CDD">
        <w:t xml:space="preserve">., </w:t>
      </w:r>
      <w:r w:rsidR="00F07BCB" w:rsidRPr="006D0C01">
        <w:t>Fočanska 10</w:t>
      </w:r>
      <w:r w:rsidR="00F07BCB" w:rsidRPr="00A92CDD">
        <w:t xml:space="preserve">, </w:t>
      </w:r>
      <w:r w:rsidR="00F07BCB" w:rsidRPr="006D0C01">
        <w:t>Samobor</w:t>
      </w:r>
      <w:r w:rsidR="00F07BCB" w:rsidRPr="00A92CDD">
        <w:t xml:space="preserve">, OIB: </w:t>
      </w:r>
      <w:r w:rsidR="00F07BCB" w:rsidRPr="006D0C01">
        <w:t>04930948913</w:t>
      </w:r>
      <w:r>
        <w:t xml:space="preserve">, dana </w:t>
      </w:r>
      <w:r w:rsidR="00F07BCB">
        <w:t>06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07BCB">
        <w:t>TRGOVINA KOŠ d.o.o</w:t>
      </w:r>
      <w:r w:rsidR="00F07BCB" w:rsidRPr="00A92CDD">
        <w:t xml:space="preserve">., </w:t>
      </w:r>
      <w:r w:rsidR="00F07BCB" w:rsidRPr="006D0C01">
        <w:t>Fočanska 10</w:t>
      </w:r>
      <w:r w:rsidR="00F07BCB" w:rsidRPr="00A92CDD">
        <w:t xml:space="preserve">, </w:t>
      </w:r>
      <w:r w:rsidR="00F07BCB" w:rsidRPr="006D0C01">
        <w:t>Samobor</w:t>
      </w:r>
      <w:r w:rsidR="00F07BCB" w:rsidRPr="00A92CDD">
        <w:t xml:space="preserve">, OIB: </w:t>
      </w:r>
      <w:r w:rsidR="00F07BCB" w:rsidRPr="006D0C01">
        <w:t>04930948913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F07BCB">
        <w:t>06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560D8B">
        <w:t xml:space="preserve"> MILAN BARIŠA OBRADOVIĆ iz Svete Nedelje, Srebrnjak 20B, OIB:</w:t>
      </w:r>
      <w:r w:rsidR="00560D8B" w:rsidRPr="006E11BD">
        <w:t xml:space="preserve"> 45619494339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07BCB">
        <w:t>TRGOVINA KOŠ d.o.o</w:t>
      </w:r>
      <w:r w:rsidR="00F07BCB" w:rsidRPr="00A92CDD">
        <w:t xml:space="preserve">., </w:t>
      </w:r>
      <w:r w:rsidR="00F07BCB" w:rsidRPr="006D0C01">
        <w:t>Fočanska 10</w:t>
      </w:r>
      <w:r w:rsidR="00F07BCB" w:rsidRPr="00A92CDD">
        <w:t xml:space="preserve">, </w:t>
      </w:r>
      <w:r w:rsidR="00F07BCB" w:rsidRPr="006D0C01">
        <w:t>Samobor</w:t>
      </w:r>
      <w:r w:rsidR="00F07BCB" w:rsidRPr="00A92CDD">
        <w:t xml:space="preserve">, OIB: </w:t>
      </w:r>
      <w:r w:rsidR="00F07BCB" w:rsidRPr="006D0C01">
        <w:t>04930948913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F07BCB">
        <w:t xml:space="preserve"> 06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7172A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27172A" w:rsidP="0027172A" w:rsidR="00677951">
      <w:pPr>
        <w:pStyle w:val="Bezproreda"/>
        <w:jc w:val="right"/>
      </w:pPr>
      <w:r>
        <w:t>Za točnost otpravka-ovlašteni službenik:</w:t>
      </w:r>
    </w:p>
    <w:p w:rsidRDefault="0027172A" w:rsidP="0027172A" w:rsidR="0027172A">
      <w:pPr>
        <w:pStyle w:val="Bezproreda"/>
        <w:jc w:val="right"/>
      </w:pPr>
      <w:r>
        <w:t xml:space="preserve">Tanja Štraubert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E2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21845">
          <w:t>5435/2015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7172A"/>
    <w:rsid w:val="002B2E2B"/>
    <w:rsid w:val="003A3366"/>
    <w:rsid w:val="004E266D"/>
    <w:rsid w:val="00560D8B"/>
    <w:rsid w:val="00677951"/>
    <w:rsid w:val="00AA7B27"/>
    <w:rsid w:val="00AE11D4"/>
    <w:rsid w:val="00B21845"/>
    <w:rsid w:val="00BA2A5A"/>
    <w:rsid w:val="00BC1874"/>
    <w:rsid w:val="00C136F3"/>
    <w:rsid w:val="00DC0AA2"/>
    <w:rsid w:val="00DE059B"/>
    <w:rsid w:val="00DF1FFF"/>
    <w:rsid w:val="00E50F18"/>
    <w:rsid w:val="00E75E0F"/>
    <w:rsid w:val="00E84179"/>
    <w:rsid w:val="00EC4E35"/>
    <w:rsid w:val="00EC58B8"/>
    <w:rsid w:val="00EF1FD3"/>
    <w:rsid w:val="00F0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71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71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5435</izvorni_sadrzaj>
    <derivirana_varijabla naziv="DomainObject.Predmet.Broj_1">5435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St-5435/2015</izvorni_sadrzaj>
    <derivirana_varijabla naziv="DomainObject.Predmet.OznakaBroj_1">St-5435/2015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KOŠ do.o. zastupanog po punomoćniku Dragutin Ivančević</izvorni_sadrzaj>
    <derivirana_varijabla naziv="DomainObject.Predmet.ProtustrankaFormated_1">  TRGOVINA KOŠ do.o. zastupanog po punomoćniku Dragutin Ivančević</derivirana_varijabla>
  </DomainObject.Predmet.ProtustrankaFormated>
  <DomainObject.Predmet.ProtustrankaFormatedOIB>
    <izvorni_sadrzaj>  TRGOVINA KOŠ do.o., OIB 04930948913 zastupanog po punomoćniku Dragutin Ivančević</izvorni_sadrzaj>
    <derivirana_varijabla naziv="DomainObject.Predmet.ProtustrankaFormatedOIB_1">  TRGOVINA KOŠ do.o., OIB 04930948913 zastupanog po punomoćniku Dragutin Ivančević</derivirana_varijabla>
  </DomainObject.Predmet.ProtustrankaFormatedOIB>
  <DomainObject.Predmet.ProtustrankaFormatedWithAdress>
    <izvorni_sadrzaj> TRGOVINA KOŠ do.o., Fočanska 10, 10430 Samobor zastupanog po punomoćniku Dragutin Ivančević</izvorni_sadrzaj>
    <derivirana_varijabla naziv="DomainObject.Predmet.ProtustrankaFormatedWithAdress_1"> TRGOVINA KOŠ do.o., Fočanska 10, 10430 Samobor zastupanog po punomoćniku Dragutin Ivančević</derivirana_varijabla>
  </DomainObject.Predmet.ProtustrankaFormatedWithAdress>
  <DomainObject.Predmet.ProtustrankaFormatedWithAdressOIB>
    <izvorni_sadrzaj> TRGOVINA KOŠ do.o., OIB 04930948913, Fočanska 10, 10430 Samobor zastupanog po punomoćniku Dragutin Ivančević</izvorni_sadrzaj>
    <derivirana_varijabla naziv="DomainObject.Predmet.ProtustrankaFormatedWithAdressOIB_1"> TRGOVINA KOŠ do.o., OIB 04930948913, Fočanska 10, 10430 Samobor zastupanog po punomoćniku Dragutin Ivančević</derivirana_varijabla>
  </DomainObject.Predmet.ProtustrankaFormatedWithAdressOIB>
  <DomainObject.Predmet.ProtustrankaWithAdress>
    <izvorni_sadrzaj>TRGOVINA KOŠ do.o. Fočanska 10, 10430 Samobor</izvorni_sadrzaj>
    <derivirana_varijabla naziv="DomainObject.Predmet.ProtustrankaWithAdress_1">TRGOVINA KOŠ do.o. Fočanska 10, 10430 Samobor</derivirana_varijabla>
  </DomainObject.Predmet.ProtustrankaWithAdress>
  <DomainObject.Predmet.ProtustrankaWithAdressOIB>
    <izvorni_sadrzaj>TRGOVINA KOŠ do.o., OIB 04930948913, Fočanska 10, 10430 Samobor</izvorni_sadrzaj>
    <derivirana_varijabla naziv="DomainObject.Predmet.ProtustrankaWithAdressOIB_1">TRGOVINA KOŠ do.o., OIB 04930948913, Fočanska 10, 10430 Samobor</derivirana_varijabla>
  </DomainObject.Predmet.ProtustrankaWithAdressOIB>
  <DomainObject.Predmet.ProtustrankaNazivFormated>
    <izvorni_sadrzaj>TRGOVINA KOŠ do.o.</izvorni_sadrzaj>
    <derivirana_varijabla naziv="DomainObject.Predmet.ProtustrankaNazivFormated_1">TRGOVINA KOŠ do.o.</derivirana_varijabla>
  </DomainObject.Predmet.ProtustrankaNazivFormated>
  <DomainObject.Predmet.ProtustrankaNazivFormatedOIB>
    <izvorni_sadrzaj>TRGOVINA KOŠ do.o., OIB 04930948913</izvorni_sadrzaj>
    <derivirana_varijabla naziv="DomainObject.Predmet.ProtustrankaNazivFormatedOIB_1">TRGOVINA KOŠ do.o., OIB 04930948913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KOŠ do.o. zastupanog po punomoćniku Dragutin Ivančević</item>
    </izvorni_sadrzaj>
    <derivirana_varijabla naziv="DomainObject.Predmet.ProtuStrankaListFormated_1">
      <item>TRGOVINA KOŠ do.o. zastupanog po punomoćniku Dragutin Ivančević</item>
    </derivirana_varijabla>
  </DomainObject.Predmet.ProtuStrankaListFormated>
  <DomainObject.Predmet.ProtuStrankaListFormatedOIB>
    <izvorni_sadrzaj>
      <item>TRGOVINA KOŠ do.o., OIB 04930948913 zastupanog po punomoćniku Dragutin Ivančević</item>
    </izvorni_sadrzaj>
    <derivirana_varijabla naziv="DomainObject.Predmet.ProtuStrankaListFormatedOIB_1">
      <item>TRGOVINA KOŠ do.o., OIB 04930948913 zastupanog po punomoćniku Dragutin Ivančević</item>
    </derivirana_varijabla>
  </DomainObject.Predmet.ProtuStrankaListFormatedOIB>
  <DomainObject.Predmet.ProtuStrankaListFormatedWithAdress>
    <izvorni_sadrzaj>
      <item>TRGOVINA KOŠ do.o., Fočanska 10, 10430 Samobor zastupanog po punomoćniku Dragutin Ivančević</item>
    </izvorni_sadrzaj>
    <derivirana_varijabla naziv="DomainObject.Predmet.ProtuStrankaListFormatedWithAdress_1">
      <item>TRGOVINA KOŠ do.o., Fočanska 10, 10430 Samobor zastupanog po punomoćniku Dragutin Ivančević</item>
    </derivirana_varijabla>
  </DomainObject.Predmet.ProtuStrankaListFormatedWithAdress>
  <DomainObject.Predmet.ProtuStrankaListFormatedWithAdressOIB>
    <izvorni_sadrzaj>
      <item>TRGOVINA KOŠ do.o., OIB 04930948913, Fočanska 10, 10430 Samobor zastupanog po punomoćniku Dragutin Ivančević</item>
    </izvorni_sadrzaj>
    <derivirana_varijabla naziv="DomainObject.Predmet.ProtuStrankaListFormatedWithAdressOIB_1">
      <item>TRGOVINA KOŠ do.o., OIB 04930948913, Fočanska 10, 10430 Samobor zastupanog po punomoćniku Dragutin Ivančević</item>
    </derivirana_varijabla>
  </DomainObject.Predmet.ProtuStrankaListFormatedWithAdressOIB>
  <DomainObject.Predmet.ProtuStrankaListNazivFormated>
    <izvorni_sadrzaj>
      <item>TRGOVINA KOŠ do.o.</item>
    </izvorni_sadrzaj>
    <derivirana_varijabla naziv="DomainObject.Predmet.ProtuStrankaListNazivFormated_1">
      <item>TRGOVINA KOŠ do.o.</item>
    </derivirana_varijabla>
  </DomainObject.Predmet.ProtuStrankaListNazivFormated>
  <DomainObject.Predmet.ProtuStrankaListNazivFormatedOIB>
    <izvorni_sadrzaj>
      <item>TRGOVINA KOŠ do.o., OIB 04930948913</item>
    </izvorni_sadrzaj>
    <derivirana_varijabla naziv="DomainObject.Predmet.ProtuStrankaListNazivFormatedOIB_1">
      <item>TRGOVINA KOŠ do.o., OIB 04930948913</item>
    </derivirana_varijabla>
  </DomainObject.Predmet.ProtuStrankaListNazivFormatedOIB>
  <DomainObject.Predmet.OstaliListFormated>
    <izvorni_sadrzaj>
      <item>Milan Bariša Obradović</item>
      <item>Dragutin Ivančević punomoćnik sudionika u postupku TRGOVINA KOŠ do.o.</item>
    </izvorni_sadrzaj>
    <derivirana_varijabla naziv="DomainObject.Predmet.OstaliListFormated_1">
      <item>Milan Bariša Obradović</item>
      <item>Dragutin Ivančević punomoćnik sudionika u postupku TRGOVINA KOŠ do.o.</item>
    </derivirana_varijabla>
  </DomainObject.Predmet.OstaliListFormated>
  <DomainObject.Predmet.OstaliListFormatedOIB>
    <izvorni_sadrzaj>
      <item>Milan Bariša Obradović, OIB 45619494339</item>
      <item>Dragutin Ivančević, OIB 02147006993 punomoćnik sudionika u postupku TRGOVINA KOŠ do.o.</item>
    </izvorni_sadrzaj>
    <derivirana_varijabla naziv="DomainObject.Predmet.OstaliListFormatedOIB_1">
      <item>Milan Bariša Obradović, OIB 45619494339</item>
      <item>Dragutin Ivančević, OIB 02147006993 punomoćnik sudionika u postupku TRGOVINA KOŠ do.o.</item>
    </derivirana_varijabla>
  </DomainObject.Predmet.OstaliListFormatedOIB>
  <DomainObject.Predmet.OstaliListFormatedWithAdress>
    <izvorni_sadrzaj>
      <item>Milan Bariša Obradović, Srebrnjak 20b, 10431 Srebrnjak</item>
      <item>Dragutin Ivančević, Zvonka Vinceka 7, 10290 Zaprešić punomoćnik sudionika u postupku TRGOVINA KOŠ do.o.</item>
    </izvorni_sadrzaj>
    <derivirana_varijabla naziv="DomainObject.Predmet.OstaliListFormatedWithAdress_1">
      <item>Milan Bariša Obradović, Srebrnjak 20b, 10431 Srebrnjak</item>
      <item>Dragutin Ivančević, Zvonka Vinceka 7, 10290 Zaprešić punomoćnik sudionika u postupku TRGOVINA KOŠ do.o.</item>
    </derivirana_varijabla>
  </DomainObject.Predmet.OstaliListFormatedWithAdress>
  <DomainObject.Predmet.OstaliListFormatedWithAdressOIB>
    <izvorni_sadrzaj>
      <item>Milan Bariša Obradović, OIB 45619494339, Srebrnjak 20b, 10431 Srebrnjak</item>
      <item>Dragutin Ivančević, OIB 02147006993, Zvonka Vinceka 7, 10290 Zaprešić punomoćnik sudionika u postupku TRGOVINA KOŠ do.o.</item>
    </izvorni_sadrzaj>
    <derivirana_varijabla naziv="DomainObject.Predmet.OstaliListFormatedWithAdressOIB_1">
      <item>Milan Bariša Obradović, OIB 45619494339, Srebrnjak 20b, 10431 Srebrnjak</item>
      <item>Dragutin Ivančević, OIB 02147006993, Zvonka Vinceka 7, 10290 Zaprešić punomoćnik sudionika u postupku TRGOVINA KOŠ do.o.</item>
    </derivirana_varijabla>
  </DomainObject.Predmet.OstaliListFormatedWithAdressOIB>
  <DomainObject.Predmet.OstaliListNazivFormated>
    <izvorni_sadrzaj>
      <item>Milan Bariša Obradović</item>
      <item>Dragutin Ivančević</item>
    </izvorni_sadrzaj>
    <derivirana_varijabla naziv="DomainObject.Predmet.OstaliListNazivFormated_1">
      <item>Milan Bariša Obradović</item>
      <item>Dragutin Ivančević</item>
    </derivirana_varijabla>
  </DomainObject.Predmet.OstaliListNazivFormated>
  <DomainObject.Predmet.OstaliListNazivFormatedOIB>
    <izvorni_sadrzaj>
      <item>Milan Bariša Obradović, OIB 45619494339</item>
      <item>Dragutin Ivančević, OIB 02147006993</item>
    </izvorni_sadrzaj>
    <derivirana_varijabla naziv="DomainObject.Predmet.OstaliListNazivFormatedOIB_1">
      <item>Milan Bariša Obradović, OIB 45619494339</item>
      <item>Dragutin Ivančević, OIB 02147006993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KOŠ do.o.</izvorni_sadrzaj>
    <derivirana_varijabla naziv="DomainObject.Predmet.ProtustrankaIDrugi_1">TRGOVINA KOŠ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KOŠ do.o., OIB 04930948913, Fočanska 10, 10430 Samobor</izvorni_sadrzaj>
    <derivirana_varijabla naziv="DomainObject.Predmet.ProtustrankaIDrugiAdressOIB_1">TRGOVINA KOŠ do.o., OIB 04930948913, Fočanska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KOŠ do.o.</item>
      <item>FINA Regionalni centar Zagreb</item>
      <item>Milan Bariša Obradović</item>
      <item>Dragutin Ivančević</item>
    </izvorni_sadrzaj>
    <derivirana_varijabla naziv="DomainObject.Predmet.SudioniciListNaziv_1">
      <item>TRGOVINA KOŠ do.o.</item>
      <item>FINA Regionalni centar Zagreb</item>
      <item>Milan Bariša Obradović</item>
      <item>Dragutin Ivančević</item>
    </derivirana_varijabla>
  </DomainObject.Predmet.SudioniciListNaziv>
  <DomainObject.Predmet.SudioniciListAdressOIB>
    <izvorni_sadrzaj>
      <item>TRGOVINA KOŠ do.o., OIB 04930948913, Fočanska 10,10430 Samobor</item>
      <item>FINA Regionalni centar Zagreb, OIB 85821130368, Trg svibanjskih žrtava 1995. 1,10000 Zagreb</item>
      <item>Milan Bariša Obradović, OIB 45619494339, Srebrnjak 20b,10431 Srebrnjak</item>
      <item>Dragutin Ivančević, OIB 02147006993, Zvonka Vinceka 7,10290 Zaprešić</item>
    </izvorni_sadrzaj>
    <derivirana_varijabla naziv="DomainObject.Predmet.SudioniciListAdressOIB_1">
      <item>TRGOVINA KOŠ do.o., OIB 04930948913, Fočanska 10,10430 Samobor</item>
      <item>FINA Regionalni centar Zagreb, OIB 85821130368, Trg svibanjskih žrtava 1995. 1,10000 Zagreb</item>
      <item>Milan Bariša Obradović, OIB 45619494339, Srebrnjak 20b,10431 Srebrnjak</item>
      <item>Dragutin Ivančević, OIB 02147006993, Zvonka Vinceka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04930948913</item>
      <item>, OIB 85821130368</item>
      <item>, OIB 45619494339</item>
      <item>, OIB 02147006993</item>
    </izvorni_sadrzaj>
    <derivirana_varijabla naziv="DomainObject.Predmet.SudioniciListNazivOIB_1">
      <item>, OIB 04930948913</item>
      <item>, OIB 85821130368</item>
      <item>, OIB 45619494339</item>
      <item>, OIB 02147006993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1990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2016-05-06T09:39:00Z</dcterms:created>
  <dc:creator>Sandra Rotar Vogrin</dc:creator>
  <cp:lastModifiedBy>Tanja Štraubert</cp:lastModifiedBy>
  <cp:lastPrinted>2016-05-06T11:21:00Z</cp:lastPrinted>
  <dcterms:modified xmlns:xsi="http://www.w3.org/2001/XMLSchema-instance" xsi:type="dcterms:W3CDTF">2016-05-06T11:21:00Z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