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ff310" w14:paraId="baff310" w:rsidRDefault="00D26EFE" w:rsidP="00D26EFE" w:rsidR="00D26EF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6EFE" w:rsidP="00D26EFE" w:rsidR="00D26EF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26EFE" w:rsidP="00D26EFE" w:rsidR="00D26EF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26EFE" w:rsidP="00D26EFE" w:rsidR="00D26EF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26EFE" w:rsidP="00D26EFE" w:rsidR="00D26EF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26EFE" w:rsidP="00D26EFE" w:rsidR="00D26EF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26EFE" w:rsidP="00D26EFE" w:rsidR="00D26EFE" w:rsidRPr="005D578C">
      <w:pPr>
        <w:jc w:val="center"/>
        <w:rPr>
          <w:rFonts w:cs="Times New Roman" w:eastAsia="Times New Roman"/>
          <w:szCs w:val="24"/>
        </w:rPr>
      </w:pPr>
    </w:p>
    <w:p w:rsidRDefault="00D26EFE" w:rsidP="00D26EFE" w:rsidR="00D26EF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26EFE" w:rsidP="00D26EFE" w:rsidR="00D26EFE" w:rsidRPr="005D578C">
      <w:pPr>
        <w:rPr>
          <w:rFonts w:cs="Times New Roman" w:eastAsia="Times New Roman"/>
          <w:szCs w:val="24"/>
        </w:rPr>
      </w:pPr>
    </w:p>
    <w:p w:rsidRDefault="00D26EFE" w:rsidP="00D26EFE" w:rsidR="00D26EF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F73146"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 w:rsidR="00F73146"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ARENA SPORT d. o. o. Pula, Savičentska ulica 23, OIB 16487282405, MBS 040073750,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1D4A72">
        <w:rPr>
          <w:rFonts w:cs="Times New Roman" w:eastAsia="Times New Roman"/>
          <w:szCs w:val="24"/>
        </w:rPr>
        <w:t>17</w:t>
      </w:r>
      <w:r w:rsidR="00F73146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</w:t>
      </w:r>
    </w:p>
    <w:p w:rsidRDefault="00D26EFE" w:rsidP="00D26EFE" w:rsidR="00D26EFE" w:rsidRPr="005D578C">
      <w:pPr>
        <w:rPr>
          <w:rFonts w:cs="Times New Roman" w:eastAsia="Times New Roman"/>
          <w:szCs w:val="24"/>
        </w:rPr>
      </w:pPr>
    </w:p>
    <w:p w:rsidRDefault="00D26EFE" w:rsidP="00D26EFE" w:rsidR="00D26EF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26EFE" w:rsidP="00D26EFE" w:rsidR="00D26EFE" w:rsidRPr="005D578C">
      <w:pPr>
        <w:rPr>
          <w:rFonts w:cs="Times New Roman" w:eastAsia="Times New Roman"/>
          <w:szCs w:val="24"/>
        </w:rPr>
      </w:pPr>
    </w:p>
    <w:p w:rsidRDefault="00D26EFE" w:rsidP="00D26EFE" w:rsidR="00D26EF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ARENA SPORT d. o. o. Pula, Savičentska ulica 23, OIB 16487282405, MBS 040073750,</w:t>
      </w:r>
      <w:r w:rsidRPr="005D578C">
        <w:rPr>
          <w:rFonts w:cs="Times New Roman" w:eastAsia="Times New Roman"/>
          <w:szCs w:val="24"/>
        </w:rPr>
        <w:t xml:space="preserve"> s danom </w:t>
      </w:r>
      <w:r w:rsidR="001D4A72">
        <w:rPr>
          <w:rFonts w:cs="Times New Roman" w:eastAsia="Times New Roman"/>
          <w:szCs w:val="24"/>
        </w:rPr>
        <w:t>17</w:t>
      </w:r>
      <w:r w:rsidR="00F73146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 </w:t>
      </w:r>
      <w:r w:rsidRPr="005D578C">
        <w:rPr>
          <w:rFonts w:cs="Times New Roman" w:eastAsia="Times New Roman"/>
          <w:szCs w:val="24"/>
        </w:rPr>
        <w:t xml:space="preserve">u </w:t>
      </w:r>
      <w:r w:rsidR="00F73146">
        <w:rPr>
          <w:rFonts w:cs="Times New Roman" w:eastAsia="Times New Roman"/>
          <w:szCs w:val="24"/>
        </w:rPr>
        <w:t>08,00</w:t>
      </w:r>
      <w:r>
        <w:rPr>
          <w:rFonts w:cs="Times New Roman" w:eastAsia="Times New Roman"/>
          <w:szCs w:val="24"/>
        </w:rPr>
        <w:t xml:space="preserve"> sati.</w:t>
      </w:r>
    </w:p>
    <w:p w:rsidRDefault="00D26EFE" w:rsidP="00D26EFE" w:rsidR="00D26EFE" w:rsidRPr="005D578C">
      <w:pPr>
        <w:rPr>
          <w:rFonts w:cs="Times New Roman" w:eastAsia="Times New Roman"/>
          <w:szCs w:val="24"/>
        </w:rPr>
      </w:pPr>
    </w:p>
    <w:p w:rsidRDefault="00D26EFE" w:rsidP="00D26EFE" w:rsidR="00D26EFE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="00F73146">
        <w:rPr>
          <w:rFonts w:cs="Times New Roman" w:eastAsia="Times New Roman"/>
          <w:szCs w:val="20"/>
        </w:rPr>
        <w:t>Ivan Gjurašić iz Zagreba, Petrinjska 28, OIB 66025260916.</w:t>
      </w:r>
    </w:p>
    <w:p w:rsidRDefault="00D26EFE" w:rsidP="00D26EFE" w:rsidR="00D26EFE">
      <w:pPr>
        <w:ind w:firstLine="708"/>
        <w:rPr>
          <w:rFonts w:cs="Times New Roman" w:eastAsia="Times New Roman"/>
          <w:szCs w:val="20"/>
        </w:rPr>
      </w:pPr>
    </w:p>
    <w:p w:rsidRDefault="00D26EFE" w:rsidP="00D26EFE" w:rsidR="00D26EF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ARENA SPORT d. o. o. Pula, Savičentska ulica 23, OIB 16487282405, MBS 040073750.</w:t>
      </w:r>
    </w:p>
    <w:p w:rsidRDefault="00D26EFE" w:rsidP="00D26EFE" w:rsidR="00D26EFE">
      <w:pPr>
        <w:rPr>
          <w:rFonts w:cs="Times New Roman" w:eastAsia="Times New Roman"/>
          <w:szCs w:val="24"/>
        </w:rPr>
      </w:pPr>
    </w:p>
    <w:p w:rsidRDefault="00D26EFE" w:rsidP="00D26EFE" w:rsidR="00D26EF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ARENA SPORT d. o. o. Pula, Savičentska ulica 23, OIB 16487282405, MBS 040073750.</w:t>
      </w:r>
    </w:p>
    <w:p w:rsidRDefault="00D26EFE" w:rsidP="00D26EFE" w:rsidR="00D26EFE">
      <w:pPr>
        <w:rPr>
          <w:rFonts w:cs="Times New Roman" w:eastAsia="Times New Roman"/>
          <w:szCs w:val="24"/>
        </w:rPr>
      </w:pPr>
    </w:p>
    <w:p w:rsidRDefault="00D26EFE" w:rsidP="00D26EFE" w:rsidR="00D26EFE" w:rsidRPr="005D578C">
      <w:pPr>
        <w:rPr>
          <w:rFonts w:cs="Times New Roman" w:eastAsia="Times New Roman"/>
          <w:szCs w:val="24"/>
        </w:rPr>
      </w:pPr>
    </w:p>
    <w:p w:rsidRDefault="00D26EFE" w:rsidP="00D26EFE" w:rsidR="00D26EF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26EFE" w:rsidP="00D26EFE" w:rsidR="00D26EFE">
      <w:pPr>
        <w:ind w:firstLine="708"/>
        <w:rPr>
          <w:rFonts w:cs="Times New Roman" w:eastAsia="Times New Roman"/>
          <w:szCs w:val="24"/>
        </w:rPr>
      </w:pPr>
    </w:p>
    <w:p w:rsidRDefault="00D26EFE" w:rsidP="00D26EFE" w:rsidR="00D26EF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ARENA SPORT d. o. o. Pula.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28.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St-648/2015-3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26EFE" w:rsidP="00D26EFE" w:rsidR="00D26EF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26EFE" w:rsidP="00D26EFE" w:rsidR="00D26EFE" w:rsidRPr="005D578C">
      <w:pPr>
        <w:rPr>
          <w:rFonts w:cs="Times New Roman" w:eastAsia="Times New Roman"/>
          <w:szCs w:val="24"/>
        </w:rPr>
      </w:pPr>
    </w:p>
    <w:p w:rsidRDefault="00D26EFE" w:rsidP="00D26EFE" w:rsidR="00D26EF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1D4A72">
        <w:rPr>
          <w:rFonts w:cs="Times New Roman" w:eastAsia="Times New Roman"/>
          <w:szCs w:val="24"/>
        </w:rPr>
        <w:t>17</w:t>
      </w:r>
      <w:r w:rsidR="00F73146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26EFE" w:rsidP="00D26EFE" w:rsidR="00D26EFE" w:rsidRPr="005D578C">
      <w:pPr>
        <w:jc w:val="center"/>
        <w:rPr>
          <w:rFonts w:cs="Times New Roman" w:eastAsia="Times New Roman"/>
          <w:szCs w:val="24"/>
        </w:rPr>
      </w:pPr>
    </w:p>
    <w:p w:rsidRDefault="00F73146" w:rsidP="00D26EFE" w:rsidR="00D26EFE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  <w:r w:rsidR="00D26EFE" w:rsidRPr="005D578C">
        <w:rPr>
          <w:rFonts w:cs="Times New Roman" w:eastAsia="Times New Roman"/>
          <w:szCs w:val="24"/>
        </w:rPr>
        <w:t xml:space="preserve"> </w:t>
      </w:r>
    </w:p>
    <w:p w:rsidRDefault="00A11239" w:rsidP="00A11239" w:rsidR="00D26EFE" w:rsidRPr="005D578C">
      <w:pPr>
        <w:ind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</w:t>
      </w:r>
      <w:r w:rsidR="00F73146">
        <w:rPr>
          <w:rFonts w:cs="Times New Roman" w:eastAsia="Times New Roman"/>
          <w:szCs w:val="24"/>
        </w:rPr>
        <w:t>Adrijana Labinjan Skok</w:t>
      </w:r>
      <w:r>
        <w:rPr>
          <w:rFonts w:cs="Times New Roman" w:eastAsia="Times New Roman"/>
          <w:szCs w:val="24"/>
        </w:rPr>
        <w:t>, v. r.</w:t>
      </w:r>
    </w:p>
    <w:p w:rsidRDefault="00D26EFE" w:rsidP="00D26EFE" w:rsidR="00D26EFE">
      <w:pPr>
        <w:jc w:val="left"/>
        <w:rPr>
          <w:rFonts w:cs="Times New Roman" w:eastAsia="Times New Roman"/>
          <w:szCs w:val="24"/>
        </w:rPr>
      </w:pPr>
    </w:p>
    <w:p w:rsidRDefault="00D26EFE" w:rsidP="00D26EFE" w:rsidR="00D26EFE" w:rsidRPr="005D578C">
      <w:pPr>
        <w:jc w:val="left"/>
        <w:rPr>
          <w:rFonts w:cs="Times New Roman" w:eastAsia="Times New Roman"/>
          <w:szCs w:val="24"/>
        </w:rPr>
      </w:pPr>
    </w:p>
    <w:p w:rsidRDefault="00D247E6" w:rsidP="00D247E6" w:rsidR="00D247E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D247E6" w:rsidP="00D247E6" w:rsidR="00D247E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D247E6" w:rsidP="00D247E6" w:rsidR="00D247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26EFE" w:rsidP="00D26EFE" w:rsidR="00D26EFE">
      <w:pPr>
        <w:rPr>
          <w:rFonts w:cs="Times New Roman" w:eastAsia="Times New Roman"/>
          <w:szCs w:val="24"/>
        </w:rPr>
      </w:pPr>
    </w:p>
    <w:p w:rsidRDefault="00D26EFE" w:rsidP="00D26EFE" w:rsidR="00D26EFE" w:rsidRPr="005D578C">
      <w:pPr>
        <w:rPr>
          <w:rFonts w:cs="Times New Roman" w:eastAsia="Times New Roman"/>
          <w:szCs w:val="24"/>
        </w:rPr>
      </w:pPr>
    </w:p>
    <w:p w:rsidRDefault="00D26EFE" w:rsidP="00D26EFE" w:rsidR="00D26EF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26EFE" w:rsidP="00D26EFE" w:rsidR="00D26E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26EFE" w:rsidP="00D26EFE" w:rsidR="00D26E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ARENA SPORT d. o. o. Pula, Savičentska ulica 23, </w:t>
      </w:r>
    </w:p>
    <w:p w:rsidRDefault="00D26EFE" w:rsidP="00D26EFE" w:rsidR="00D26E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Milivoj Simeunović, Pula, Savičentska 23</w:t>
      </w:r>
      <w:r>
        <w:rPr>
          <w:rFonts w:cs="Times New Roman" w:eastAsia="Times New Roman"/>
          <w:szCs w:val="20"/>
        </w:rPr>
        <w:t xml:space="preserve">, </w:t>
      </w:r>
    </w:p>
    <w:p w:rsidRDefault="00D26EFE" w:rsidP="00D26EFE" w:rsidR="00D26EF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D26EFE" w:rsidP="00D26EFE" w:rsidR="00D26E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26EFE" w:rsidP="00D26EFE" w:rsidR="00D26EFE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F73146">
        <w:rPr>
          <w:rFonts w:cs="Times New Roman" w:eastAsia="Times New Roman"/>
          <w:szCs w:val="20"/>
        </w:rPr>
        <w:t xml:space="preserve">Ivan Gjurašić, Zagreb, Petrinjska 28, </w:t>
      </w:r>
    </w:p>
    <w:p w:rsidRDefault="00D26EFE" w:rsidP="00D26EFE" w:rsidR="00D26E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A11239">
        <w:rPr>
          <w:rFonts w:cs="Times New Roman" w:eastAsia="Times New Roman"/>
          <w:szCs w:val="24"/>
        </w:rPr>
        <w:t xml:space="preserve">8 dana, </w:t>
      </w:r>
    </w:p>
    <w:p w:rsidRDefault="00D26EFE" w:rsidP="00D26EFE" w:rsidR="00D26E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26EFE" w:rsidP="00D26EFE" w:rsidR="00D26E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26EFE" w:rsidP="00D26EFE" w:rsidR="00D26EFE"/>
    <w:p w:rsidRDefault="00D26EFE" w:rsidP="00D26EFE" w:rsidR="00D26EFE"/>
    <w:p w:rsidRDefault="00D26EFE" w:rsidP="00D26EFE" w:rsidR="00D26EFE"/>
    <w:p w:rsidRDefault="00344BEC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EFE" w:rsidP="00D26EFE" w:rsidR="00D26EFE">
      <w:r>
        <w:separator/>
      </w:r>
    </w:p>
  </w:endnote>
  <w:endnote w:id="0" w:type="continuationSeparator">
    <w:p w:rsidRDefault="00D26EFE" w:rsidP="00D26EFE" w:rsidR="00D26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EFE" w:rsidP="00D26EFE" w:rsidR="00D26EFE">
      <w:r>
        <w:separator/>
      </w:r>
    </w:p>
  </w:footnote>
  <w:footnote w:id="0" w:type="continuationSeparator">
    <w:p w:rsidRDefault="00D26EFE" w:rsidP="00D26EFE" w:rsidR="00D26E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EFE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44BE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F73146">
      <w:rPr>
        <w:szCs w:val="24"/>
      </w:rPr>
      <w:t>2</w:t>
    </w:r>
    <w:r>
      <w:rPr>
        <w:szCs w:val="24"/>
      </w:rPr>
      <w:t xml:space="preserve"> St-648/2015-</w:t>
    </w:r>
    <w:r w:rsidR="00F73146">
      <w:rPr>
        <w:szCs w:val="24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3146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2</w:t>
    </w:r>
    <w:r w:rsidR="00D26EFE">
      <w:rPr>
        <w:szCs w:val="24"/>
      </w:rPr>
      <w:t xml:space="preserve"> St-648/2015-</w:t>
    </w:r>
    <w:r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144"/>
    <w:rsid w:val="001D4A72"/>
    <w:rsid w:val="00344BEC"/>
    <w:rsid w:val="0075528E"/>
    <w:rsid w:val="0079403F"/>
    <w:rsid w:val="00A11239"/>
    <w:rsid w:val="00D247E6"/>
    <w:rsid w:val="00D26EFE"/>
    <w:rsid w:val="00E83144"/>
    <w:rsid w:val="00F7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6EF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6EF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26EF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6E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6EF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6E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6EF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4B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BE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44BE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44BE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44BE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6EF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6EF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26EF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6E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6EF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6E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6EF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4B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BE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44BE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44BE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44BE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98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St-648/2015</izvorni_sadrzaj>
    <derivirana_varijabla naziv="DomainObject.Predmet.OznakaBroj_1">St-648/2015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ARENA SPORT d. o. o. PULA</izvorni_sadrzaj>
    <derivirana_varijabla naziv="DomainObject.Predmet.ProtustrankaFormated_1">  ARENA SPORT d. o. o. PULA</derivirana_varijabla>
  </DomainObject.Predmet.ProtustrankaFormated>
  <DomainObject.Predmet.ProtustrankaFormatedOIB>
    <izvorni_sadrzaj>  ARENA SPORT d. o. o. PULA, OIB 16487282405</izvorni_sadrzaj>
    <derivirana_varijabla naziv="DomainObject.Predmet.ProtustrankaFormatedOIB_1">  ARENA SPORT d. o. o. PULA, OIB 16487282405</derivirana_varijabla>
  </DomainObject.Predmet.ProtustrankaFormatedOIB>
  <DomainObject.Predmet.ProtustrankaFormatedWithAdress>
    <izvorni_sadrzaj> ARENA SPORT d. o. o. PULA, Savičentska ulica 23, 52100 Pula</izvorni_sadrzaj>
    <derivirana_varijabla naziv="DomainObject.Predmet.ProtustrankaFormatedWithAdress_1"> ARENA SPORT d. o. o. PULA, Savičentska ulica 23, 52100 Pula</derivirana_varijabla>
  </DomainObject.Predmet.ProtustrankaFormatedWithAdress>
  <DomainObject.Predmet.ProtustrankaFormatedWithAdressOIB>
    <izvorni_sadrzaj> ARENA SPORT d. o. o. PULA, OIB 16487282405, Savičentska ulica 23, 52100 Pula</izvorni_sadrzaj>
    <derivirana_varijabla naziv="DomainObject.Predmet.ProtustrankaFormatedWithAdressOIB_1"> ARENA SPORT d. o. o. PULA, OIB 16487282405, Savičentska ulica 23, 52100 Pula</derivirana_varijabla>
  </DomainObject.Predmet.ProtustrankaFormatedWithAdressOIB>
  <DomainObject.Predmet.ProtustrankaWithAdress>
    <izvorni_sadrzaj>ARENA SPORT d. o. o. PULA Savičentska ulica 23, 52100 Pula</izvorni_sadrzaj>
    <derivirana_varijabla naziv="DomainObject.Predmet.ProtustrankaWithAdress_1">ARENA SPORT d. o. o. PULA Savičentska ulica 23, 52100 Pula</derivirana_varijabla>
  </DomainObject.Predmet.ProtustrankaWithAdress>
  <DomainObject.Predmet.ProtustrankaWithAdressOIB>
    <izvorni_sadrzaj>ARENA SPORT d. o. o. PULA, OIB 16487282405, Savičentska ulica 23, 52100 Pula</izvorni_sadrzaj>
    <derivirana_varijabla naziv="DomainObject.Predmet.ProtustrankaWithAdressOIB_1">ARENA SPORT d. o. o. PULA, OIB 16487282405, Savičentska ulica 23, 52100 Pula</derivirana_varijabla>
  </DomainObject.Predmet.ProtustrankaWithAdressOIB>
  <DomainObject.Predmet.ProtustrankaNazivFormated>
    <izvorni_sadrzaj>ARENA SPORT d. o. o. PULA</izvorni_sadrzaj>
    <derivirana_varijabla naziv="DomainObject.Predmet.ProtustrankaNazivFormated_1">ARENA SPORT d. o. o. PULA</derivirana_varijabla>
  </DomainObject.Predmet.ProtustrankaNazivFormated>
  <DomainObject.Predmet.ProtustrankaNazivFormatedOIB>
    <izvorni_sadrzaj>ARENA SPORT d. o. o. PULA, OIB 16487282405</izvorni_sadrzaj>
    <derivirana_varijabla naziv="DomainObject.Predmet.ProtustrankaNazivFormatedOIB_1">ARENA SPORT d. o. o. PULA, OIB 16487282405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6421.81</izvorni_sadrzaj>
    <derivirana_varijabla naziv="DomainObject.Predmet.TrenutnaVrijednost_1">6421.81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ARENA SPORT d. o. o. PULA</item>
    </izvorni_sadrzaj>
    <derivirana_varijabla naziv="DomainObject.Predmet.ProtuStrankaListFormated_1">
      <item>ARENA SPORT d. o. o. PULA</item>
    </derivirana_varijabla>
  </DomainObject.Predmet.ProtuStrankaListFormated>
  <DomainObject.Predmet.ProtuStrankaListFormatedOIB>
    <izvorni_sadrzaj>
      <item>ARENA SPORT d. o. o. PULA, OIB 16487282405</item>
    </izvorni_sadrzaj>
    <derivirana_varijabla naziv="DomainObject.Predmet.ProtuStrankaListFormatedOIB_1">
      <item>ARENA SPORT d. o. o. PULA, OIB 16487282405</item>
    </derivirana_varijabla>
  </DomainObject.Predmet.ProtuStrankaListFormatedOIB>
  <DomainObject.Predmet.ProtuStrankaListFormatedWithAdress>
    <izvorni_sadrzaj>
      <item>ARENA SPORT d. o. o. PULA, Savičentska ulica 23, 52100 Pula</item>
    </izvorni_sadrzaj>
    <derivirana_varijabla naziv="DomainObject.Predmet.ProtuStrankaListFormatedWithAdress_1">
      <item>ARENA SPORT d. o. o. PULA, Savičentska ulica 23, 52100 Pula</item>
    </derivirana_varijabla>
  </DomainObject.Predmet.ProtuStrankaListFormatedWithAdress>
  <DomainObject.Predmet.ProtuStrankaListFormatedWithAdressOIB>
    <izvorni_sadrzaj>
      <item>ARENA SPORT d. o. o. PULA, OIB 16487282405, Savičentska ulica 23, 52100 Pula</item>
    </izvorni_sadrzaj>
    <derivirana_varijabla naziv="DomainObject.Predmet.ProtuStrankaListFormatedWithAdressOIB_1">
      <item>ARENA SPORT d. o. o. PULA, OIB 16487282405, Savičentska ulica 23, 52100 Pula</item>
    </derivirana_varijabla>
  </DomainObject.Predmet.ProtuStrankaListFormatedWithAdressOIB>
  <DomainObject.Predmet.ProtuStrankaListNazivFormated>
    <izvorni_sadrzaj>
      <item>ARENA SPORT d. o. o. PULA</item>
    </izvorni_sadrzaj>
    <derivirana_varijabla naziv="DomainObject.Predmet.ProtuStrankaListNazivFormated_1">
      <item>ARENA SPORT d. o. o. PULA</item>
    </derivirana_varijabla>
  </DomainObject.Predmet.ProtuStrankaListNazivFormated>
  <DomainObject.Predmet.ProtuStrankaListNazivFormatedOIB>
    <izvorni_sadrzaj>
      <item>ARENA SPORT d. o. o. PULA, OIB 16487282405</item>
    </izvorni_sadrzaj>
    <derivirana_varijabla naziv="DomainObject.Predmet.ProtuStrankaListNazivFormatedOIB_1">
      <item>ARENA SPORT d. o. o. PULA, OIB 16487282405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ARENA SPORT d. o. o. PULA</izvorni_sadrzaj>
    <derivirana_varijabla naziv="DomainObject.Predmet.ProtustrankaIDrugi_1">ARENA SPORT d. o. 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ARENA SPORT d. o. o. PULA, OIB 16487282405, Savičentska ulica 23, 52100 Pula</izvorni_sadrzaj>
    <derivirana_varijabla naziv="DomainObject.Predmet.ProtustrankaIDrugiAdressOIB_1">ARENA SPORT d. o. o. PULA, OIB 16487282405, Savičentska ulica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ARENA SPORT d. o. o. PULA</item>
    </izvorni_sadrzaj>
    <derivirana_varijabla naziv="DomainObject.Predmet.SudioniciListNaziv_1">
      <item>FINANCIJSKA AGENCIJA, RC RIJEKA, PODRUŽNICA PULA, PULA</item>
      <item>ARENA SPORT d. o. 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ARENA SPORT d. o. o. PULA, OIB 16487282405, Savičentska ulica 23,52100 Pula</item>
    </izvorni_sadrzaj>
    <derivirana_varijabla naziv="DomainObject.Predmet.SudioniciListAdressOIB_1">
      <item>FINANCIJSKA AGENCIJA, RC RIJEKA, PODRUŽNICA PULA, PULA, OIB 85821130368, Ulica grada Vukovara 70,Zagreb</item>
      <item>ARENA SPORT d. o. o. PULA, OIB 16487282405, Savičentska ulica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16487282405</item>
    </izvorni_sadrzaj>
    <derivirana_varijabla naziv="DomainObject.Predmet.SudioniciListNazivOIB_1">
      <item>, OIB 85821130368</item>
      <item>, OIB 16487282405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3088</properties:Characters>
  <properties:Lines>80</properties:Lines>
  <properties:Paragraphs>30</properties:Paragraphs>
  <properties:TotalTime>11</properties:TotalTime>
  <properties:ScaleCrop>false</properties:ScaleCrop>
  <properties:LinksUpToDate>false</properties:LinksUpToDate>
  <properties:CharactersWithSpaces>3704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2016-03-04T12:56:00Z</dcterms:created>
  <dc:creator>Mihaela Kaligari</dc:creator>
  <dc:description/>
  <cp:keywords/>
  <cp:lastModifiedBy>Jasmina Matika</cp:lastModifiedBy>
  <cp:lastPrinted>2016-03-16T13:59:00Z</cp:lastPrinted>
  <dcterms:modified xmlns:xsi="http://www.w3.org/2001/XMLSchema-instance" xsi:type="dcterms:W3CDTF">2016-03-17T06:48:00Z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