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a3c1" w14:paraId="b88a3c1" w:rsidRDefault="00847CB4" w:rsidP="00847CB4" w:rsidR="00847CB4">
      <w:pPr>
        <w:jc w:val="right"/>
        <w15:collapsed w:val="false"/>
      </w:pPr>
      <w:r>
        <w:t>Broj: 6 St-</w:t>
      </w:r>
      <w:r w:rsidR="00C66F56">
        <w:t>1554</w:t>
      </w:r>
      <w:r w:rsidR="00446861">
        <w:t>/18-</w:t>
      </w:r>
      <w:r w:rsidR="00C66F56">
        <w:t>8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C66F56">
        <w:t>RH MF Porezna uprava zastupana po ŽDO Osijek</w:t>
      </w:r>
      <w:r>
        <w:t xml:space="preserve"> za otvaranje stečajnog postupka nad dužnikom: </w:t>
      </w:r>
      <w:r w:rsidR="00C66F56">
        <w:rPr>
          <w:b/>
        </w:rPr>
        <w:t xml:space="preserve">BIBLIOS j.d.o.o. Osijek, </w:t>
      </w:r>
      <w:proofErr w:type="spellStart"/>
      <w:r w:rsidR="00C66F56">
        <w:rPr>
          <w:b/>
        </w:rPr>
        <w:t>Woodrova</w:t>
      </w:r>
      <w:proofErr w:type="spellEnd"/>
      <w:r w:rsidR="00C66F56">
        <w:rPr>
          <w:b/>
        </w:rPr>
        <w:t xml:space="preserve"> Wilsona 19, OIB: 69850962060, MBS: 030163345</w:t>
      </w:r>
      <w:r w:rsidR="00446861">
        <w:rPr>
          <w:b/>
        </w:rPr>
        <w:t xml:space="preserve">, </w:t>
      </w:r>
      <w:r>
        <w:t xml:space="preserve">dana </w:t>
      </w:r>
      <w:r w:rsidR="00446861">
        <w:t>30</w:t>
      </w:r>
      <w:r w:rsidR="00422CA4">
        <w:t>. studenog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C66F56">
        <w:t xml:space="preserve">Ivona Marić, Osijek </w:t>
      </w:r>
      <w:proofErr w:type="spellStart"/>
      <w:r w:rsidR="00C66F56">
        <w:t>Woodrova</w:t>
      </w:r>
      <w:proofErr w:type="spellEnd"/>
      <w:r w:rsidR="00C66F56">
        <w:t xml:space="preserve"> Wilsona 19, OIB: 51944842136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C66F56">
        <w:rPr>
          <w:b/>
        </w:rPr>
        <w:t>1554</w:t>
      </w:r>
      <w:r>
        <w:rPr>
          <w:b/>
        </w:rPr>
        <w:t>-18</w:t>
      </w:r>
      <w:r>
        <w:t xml:space="preserve"> koji se vodi kod Hrvatske poštanske banke d.d. za stečajnog dužnika </w:t>
      </w:r>
      <w:r w:rsidR="00C66F56">
        <w:rPr>
          <w:b/>
        </w:rPr>
        <w:t xml:space="preserve">BIBLIOS j.d.o.o. Osijek, </w:t>
      </w:r>
      <w:proofErr w:type="spellStart"/>
      <w:r w:rsidR="00C66F56">
        <w:rPr>
          <w:b/>
        </w:rPr>
        <w:t>Woodrova</w:t>
      </w:r>
      <w:proofErr w:type="spellEnd"/>
      <w:r w:rsidR="00C66F56">
        <w:rPr>
          <w:b/>
        </w:rPr>
        <w:t xml:space="preserve"> Wilsona 19, OIB: 69850962060, MBS: 030163345</w:t>
      </w:r>
      <w:r w:rsidR="00C66F56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C66F56">
        <w:t xml:space="preserve">Ivona Marić, Osijek </w:t>
      </w:r>
      <w:proofErr w:type="spellStart"/>
      <w:r w:rsidR="00C66F56">
        <w:t>Woodrova</w:t>
      </w:r>
      <w:proofErr w:type="spellEnd"/>
      <w:r w:rsidR="00C66F56">
        <w:t xml:space="preserve"> Wilsona 19, OIB: 51944842136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C66F56">
        <w:t xml:space="preserve">Ivona Marić, Osijek </w:t>
      </w:r>
      <w:proofErr w:type="spellStart"/>
      <w:r w:rsidR="00C66F56">
        <w:t>Woodrova</w:t>
      </w:r>
      <w:proofErr w:type="spellEnd"/>
      <w:r w:rsidR="00C66F56">
        <w:t xml:space="preserve"> Wilsona 19, OIB: 51944842136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C66F56">
        <w:t xml:space="preserve">Ivona Marić, Osijek </w:t>
      </w:r>
      <w:proofErr w:type="spellStart"/>
      <w:r w:rsidR="00C66F56">
        <w:t>Woodrova</w:t>
      </w:r>
      <w:proofErr w:type="spellEnd"/>
      <w:r w:rsidR="00C66F56">
        <w:t xml:space="preserve"> Wilsona 19, OIB: 51944842136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C66F56" w:rsidR="00C66F56">
      <w:pPr>
        <w:jc w:val="right"/>
      </w:pPr>
      <w:r>
        <w:tab/>
      </w:r>
      <w:r w:rsidR="00C66F56">
        <w:t>Broj: 6 St-1554/18-8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C66F56">
        <w:t xml:space="preserve">Ivona Marić, Osijek </w:t>
      </w:r>
      <w:proofErr w:type="spellStart"/>
      <w:r w:rsidR="00C66F56">
        <w:t>Woodrova</w:t>
      </w:r>
      <w:proofErr w:type="spellEnd"/>
      <w:r w:rsidR="00C66F56">
        <w:t xml:space="preserve"> Wilsona 19, OIB: 51944842136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446861">
        <w:t>30</w:t>
      </w:r>
      <w:r w:rsidR="00422CA4">
        <w:t>. studenog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847CB4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C66F56">
        <w:t xml:space="preserve">Ivona Marić, Osijek </w:t>
      </w:r>
      <w:proofErr w:type="spellStart"/>
      <w:r w:rsidR="00C66F56">
        <w:t>Woodrova</w:t>
      </w:r>
      <w:proofErr w:type="spellEnd"/>
      <w:r w:rsidR="00C66F56">
        <w:t xml:space="preserve"> Wilsona 19</w:t>
      </w:r>
    </w:p>
    <w:p w:rsidRDefault="00C66F56" w:rsidP="00847CB4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446861">
        <w:t>30</w:t>
      </w:r>
      <w:r w:rsidR="00422CA4">
        <w:t>.12.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0B2E80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226" w:rsidR="00066226">
      <w:r>
        <w:separator/>
      </w:r>
    </w:p>
  </w:endnote>
  <w:endnote w:id="0" w:type="continuationSeparator">
    <w:p w:rsidRDefault="00066226" w:rsidR="00066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226" w:rsidR="00066226">
      <w:r>
        <w:separator/>
      </w:r>
    </w:p>
  </w:footnote>
  <w:footnote w:id="0" w:type="continuationSeparator">
    <w:p w:rsidRDefault="00066226" w:rsidR="00066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2E80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6226"/>
    <w:rsid w:val="00067947"/>
    <w:rsid w:val="00070ED6"/>
    <w:rsid w:val="00086232"/>
    <w:rsid w:val="00090ED3"/>
    <w:rsid w:val="000B2E80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2E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2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2E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2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St-1554/2018</izvorni_sadrzaj>
    <derivirana_varijabla naziv="DomainObject.Predmet.OznakaBroj_1">St-1554/2018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BIBLOS j.d.o.o. za usluge</izvorni_sadrzaj>
    <derivirana_varijabla naziv="DomainObject.Predmet.ProtustrankaFormated_1">  BIBLOS j.d.o.o. za usluge</derivirana_varijabla>
  </DomainObject.Predmet.ProtustrankaFormated>
  <DomainObject.Predmet.ProtustrankaFormatedOIB>
    <izvorni_sadrzaj>  BIBLOS j.d.o.o. za usluge, OIB 69850962060</izvorni_sadrzaj>
    <derivirana_varijabla naziv="DomainObject.Predmet.ProtustrankaFormatedOIB_1">  BIBLOS j.d.o.o. za usluge, OIB 69850962060</derivirana_varijabla>
  </DomainObject.Predmet.ProtustrankaFormatedOIB>
  <DomainObject.Predmet.ProtustrankaFormatedWithAdress>
    <izvorni_sadrzaj> BIBLOS j.d.o.o. za usluge, Woodrova Wilsona 19, 31000 Osijek</izvorni_sadrzaj>
    <derivirana_varijabla naziv="DomainObject.Predmet.ProtustrankaFormatedWithAdress_1"> BIBLOS j.d.o.o. za usluge, Woodrova Wilsona 19, 31000 Osijek</derivirana_varijabla>
  </DomainObject.Predmet.ProtustrankaFormatedWithAdress>
  <DomainObject.Predmet.ProtustrankaFormatedWithAdressOIB>
    <izvorni_sadrzaj> BIBLOS j.d.o.o. za usluge, OIB 69850962060, Woodrova Wilsona 19, 31000 Osijek</izvorni_sadrzaj>
    <derivirana_varijabla naziv="DomainObject.Predmet.ProtustrankaFormatedWithAdressOIB_1"> BIBLOS j.d.o.o. za usluge, OIB 69850962060, Woodrova Wilsona 19, 31000 Osijek</derivirana_varijabla>
  </DomainObject.Predmet.ProtustrankaFormatedWithAdressOIB>
  <DomainObject.Predmet.ProtustrankaWithAdress>
    <izvorni_sadrzaj>BIBLOS j.d.o.o. za usluge Woodrova Wilsona 19, 31000 Osijek</izvorni_sadrzaj>
    <derivirana_varijabla naziv="DomainObject.Predmet.ProtustrankaWithAdress_1">BIBLOS j.d.o.o. za usluge Woodrova Wilsona 19, 31000 Osijek</derivirana_varijabla>
  </DomainObject.Predmet.ProtustrankaWithAdress>
  <DomainObject.Predmet.ProtustrankaWithAdressOIB>
    <izvorni_sadrzaj>BIBLOS j.d.o.o. za usluge, OIB 69850962060, Woodrova Wilsona 19, 31000 Osijek</izvorni_sadrzaj>
    <derivirana_varijabla naziv="DomainObject.Predmet.ProtustrankaWithAdressOIB_1">BIBLOS j.d.o.o. za usluge, OIB 69850962060, Woodrova Wilsona 19, 31000 Osijek</derivirana_varijabla>
  </DomainObject.Predmet.ProtustrankaWithAdressOIB>
  <DomainObject.Predmet.ProtustrankaNazivFormated>
    <izvorni_sadrzaj>BIBLOS j.d.o.o. za usluge</izvorni_sadrzaj>
    <derivirana_varijabla naziv="DomainObject.Predmet.ProtustrankaNazivFormated_1">BIBLOS j.d.o.o. za usluge</derivirana_varijabla>
  </DomainObject.Predmet.ProtustrankaNazivFormated>
  <DomainObject.Predmet.ProtustrankaNazivFormatedOIB>
    <izvorni_sadrzaj>BIBLOS j.d.o.o. za usluge, OIB 69850962060</izvorni_sadrzaj>
    <derivirana_varijabla naziv="DomainObject.Predmet.ProtustrankaNazivFormatedOIB_1">BIBLOS j.d.o.o. za usluge, OIB 69850962060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BIBLOS j.d.o.o. za usluge</item>
    </izvorni_sadrzaj>
    <derivirana_varijabla naziv="DomainObject.Predmet.ProtuStrankaListFormated_1">
      <item>BIBLOS j.d.o.o. za usluge</item>
    </derivirana_varijabla>
  </DomainObject.Predmet.ProtuStrankaListFormated>
  <DomainObject.Predmet.ProtuStrankaListFormatedOIB>
    <izvorni_sadrzaj>
      <item>BIBLOS j.d.o.o. za usluge, OIB 69850962060</item>
    </izvorni_sadrzaj>
    <derivirana_varijabla naziv="DomainObject.Predmet.ProtuStrankaListFormatedOIB_1">
      <item>BIBLOS j.d.o.o. za usluge, OIB 69850962060</item>
    </derivirana_varijabla>
  </DomainObject.Predmet.ProtuStrankaListFormatedOIB>
  <DomainObject.Predmet.ProtuStrankaListFormatedWithAdress>
    <izvorni_sadrzaj>
      <item>BIBLOS j.d.o.o. za usluge, Woodrova Wilsona 19, 31000 Osijek</item>
    </izvorni_sadrzaj>
    <derivirana_varijabla naziv="DomainObject.Predmet.ProtuStrankaListFormatedWithAdress_1">
      <item>BIBLOS j.d.o.o. za usluge, Woodrova Wilsona 19, 31000 Osijek</item>
    </derivirana_varijabla>
  </DomainObject.Predmet.ProtuStrankaListFormatedWithAdress>
  <DomainObject.Predmet.ProtuStrankaListFormatedWithAdressOIB>
    <izvorni_sadrzaj>
      <item>BIBLOS j.d.o.o. za usluge, OIB 69850962060, Woodrova Wilsona 19, 31000 Osijek</item>
    </izvorni_sadrzaj>
    <derivirana_varijabla naziv="DomainObject.Predmet.ProtuStrankaListFormatedWithAdressOIB_1">
      <item>BIBLOS j.d.o.o. za usluge, OIB 69850962060, Woodrova Wilsona 19, 31000 Osijek</item>
    </derivirana_varijabla>
  </DomainObject.Predmet.ProtuStrankaListFormatedWithAdressOIB>
  <DomainObject.Predmet.ProtuStrankaListNazivFormated>
    <izvorni_sadrzaj>
      <item>BIBLOS j.d.o.o. za usluge</item>
    </izvorni_sadrzaj>
    <derivirana_varijabla naziv="DomainObject.Predmet.ProtuStrankaListNazivFormated_1">
      <item>BIBLOS j.d.o.o. za usluge</item>
    </derivirana_varijabla>
  </DomainObject.Predmet.ProtuStrankaListNazivFormated>
  <DomainObject.Predmet.ProtuStrankaListNazivFormatedOIB>
    <izvorni_sadrzaj>
      <item>BIBLOS j.d.o.o. za usluge, OIB 69850962060</item>
    </izvorni_sadrzaj>
    <derivirana_varijabla naziv="DomainObject.Predmet.ProtuStrankaListNazivFormatedOIB_1">
      <item>BIBLOS j.d.o.o. za usluge, OIB 69850962060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BIBLOS j.d.o.o. za usluge</izvorni_sadrzaj>
    <derivirana_varijabla naziv="DomainObject.Predmet.ProtustrankaIDrugi_1">BIBLOS j.d.o.o. za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BIBLOS j.d.o.o. za usluge, OIB 69850962060, Woodrova Wilsona 19, 31000 Osijek</izvorni_sadrzaj>
    <derivirana_varijabla naziv="DomainObject.Predmet.ProtustrankaIDrugiAdressOIB_1">BIBLOS j.d.o.o. za usluge, OIB 69850962060, Woodrova Wilsona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BIBLOS j.d.o.o. za usluge</item>
      <item>RH MF PU PODRUČNI URED OSIJEK</item>
    </izvorni_sadrzaj>
    <derivirana_varijabla naziv="DomainObject.Predmet.SudioniciListNaziv_1">
      <item>BIBLOS j.d.o.o. za usluge</item>
      <item>RH MF PU PODRUČNI URED OSIJEK</item>
    </derivirana_varijabla>
  </DomainObject.Predmet.SudioniciListNaziv>
  <DomainObject.Predmet.SudioniciListAdressOIB>
    <izvorni_sadrzaj>
      <item>BIBLOS j.d.o.o. za usluge, OIB 69850962060, Woodrova Wilsona 19,31000 Osijek</item>
      <item>RH MF PU PODRUČNI URED OSIJEK, OIB 18683136487</item>
    </izvorni_sadrzaj>
    <derivirana_varijabla naziv="DomainObject.Predmet.SudioniciListAdressOIB_1">
      <item>BIBLOS j.d.o.o. za usluge, OIB 69850962060, Woodrova Wilsona 19,31000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69850962060</item>
      <item>, OIB 18683136487</item>
    </izvorni_sadrzaj>
    <derivirana_varijabla naziv="DomainObject.Predmet.SudioniciListNazivOIB_1">
      <item>, OIB 69850962060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E140A-DD8B-4D41-B4ED-B8D8A8FBD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2449</properties:Characters>
  <properties:Lines>128</properties:Lines>
  <properties:Paragraphs>26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2018-11-30T09:29:00Z</cp:lastPrinted>
  <dcterms:modified xmlns:xsi="http://www.w3.org/2001/XMLSchema-instance" xsi:type="dcterms:W3CDTF">2018-11-30T09:30:00Z</dcterms:modified>
  <cp:revision>60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