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9045" w14:paraId="981904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315AFE" w:rsidP="00C504F9" w:rsidR="001C1A94">
      <w:pPr>
        <w:ind w:left="5040"/>
        <w:jc w:val="right"/>
      </w:pPr>
      <w:r>
        <w:t>EAMONN JOSEPH O'CALLAGHAN Velika Britanija i Sj. Irska, Liverpool L17 9QL, Aigburth, 39 Ampthill Road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20E83">
        <w:t>766</w:t>
      </w:r>
      <w:r>
        <w:t>/16-</w:t>
      </w:r>
      <w:r w:rsidR="00220E83">
        <w:t>11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220E83">
        <w:t>MAGNET d.o.o., Zadar, Liburnska obala 6/V, OIB: 48669716840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220E83">
        <w:t>08</w:t>
      </w:r>
      <w:r w:rsidR="008C71F3">
        <w:t>,</w:t>
      </w:r>
      <w:r w:rsidR="00220E83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220E83">
        <w:t>08</w:t>
      </w:r>
      <w:r w:rsidR="008C71F3">
        <w:t>,</w:t>
      </w:r>
      <w:r w:rsidR="00220E83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7369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20E83">
      <w:rPr>
        <w:b/>
        <w:bCs/>
        <w:sz w:val="28"/>
      </w:rPr>
      <w:t>766</w:t>
    </w:r>
    <w:r>
      <w:rPr>
        <w:b/>
        <w:bCs/>
        <w:sz w:val="28"/>
      </w:rPr>
      <w:t>/16-</w:t>
    </w:r>
    <w:r w:rsidR="00220E83">
      <w:rPr>
        <w:b/>
        <w:bCs/>
        <w:sz w:val="28"/>
      </w:rPr>
      <w:t>12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56CD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6C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6C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6C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6C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6C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6C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F0B7F-6FEA-41E4-B4C5-AEC7D837A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164</properties:Words>
  <properties:Characters>914</properties:Characters>
  <properties:Lines>32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2016-05-19T07:43:00Z</dcterms:created>
  <dc:creator>Ardena Bajlo</dc:creator>
  <cp:lastModifiedBy>wsadmin</cp:lastModifiedBy>
  <cp:lastPrinted>2016-05-12T07:24:00Z</cp:lastPrinted>
  <dcterms:modified xmlns:xsi="http://www.w3.org/2001/XMLSchema-instance" xsi:type="dcterms:W3CDTF">2016-05-19T12:35:00Z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