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5e71" w14:paraId="6e75e71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250841">
        <w:t>1877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250841" w:rsidRPr="00250841">
        <w:rPr>
          <w:b/>
        </w:rPr>
        <w:t>GASTRO-SAJAM jednostavno društvo s ograničenom odgovornošću za ugostiteljstvo i usluge, Borovci 6, Zagreb, MBS: 080874567, OIB: 30682453129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8152B0">
        <w:t>1</w:t>
      </w:r>
      <w:r w:rsidR="00AA0E8C">
        <w:t>5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3410E2" w:rsidR="003410E2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="00CD73F9">
        <w:t xml:space="preserve"> </w:t>
      </w:r>
      <w:r w:rsidR="00250841" w:rsidRPr="00250841">
        <w:rPr>
          <w:b/>
        </w:rPr>
        <w:t>GASTRO-SAJAM jednostavno društvo s ograničenom odgovornošću za ugostiteljstvo i usluge, Borovci 6, Zagreb, MBS: 080874567, OIB: 30682453129</w:t>
      </w:r>
      <w:r w:rsidR="00204EAF" w:rsidRPr="00552F4F">
        <w:t xml:space="preserve">. </w:t>
      </w:r>
    </w:p>
    <w:p w:rsidRDefault="003410E2" w:rsidP="003410E2" w:rsidR="003410E2">
      <w:pPr>
        <w:pStyle w:val="Odlomakpopisa"/>
        <w:ind w:left="1500"/>
        <w:jc w:val="both"/>
      </w:pPr>
    </w:p>
    <w:p w:rsidRDefault="00CD73F9" w:rsidP="00CD73F9" w:rsidR="00CD73F9">
      <w:pPr>
        <w:pStyle w:val="Odlomakpopisa"/>
        <w:numPr>
          <w:ilvl w:val="0"/>
          <w:numId w:val="5"/>
        </w:numPr>
        <w:jc w:val="both"/>
      </w:pPr>
      <w:r w:rsidRPr="00FB24AC">
        <w:t xml:space="preserve">Za stečajnog upravitelja imenuje se </w:t>
      </w:r>
      <w:r>
        <w:t>Ana-Marija Bogović, Slavonski Brod, Naselje Lutvinka ulaz 2/9, OIB: 36495483478.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CD73F9" w:rsidRPr="00250841">
        <w:rPr>
          <w:b/>
        </w:rPr>
        <w:t>GASTRO-SAJAM jednostavno društvo s ograničenom odgovornošću za ugostiteljstvo i usluge, Borovci 6, Zagreb, MBS: 080874567, OIB: 30682453129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CD73F9">
        <w:t>07. travnja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CD73F9">
        <w:rPr>
          <w:b/>
        </w:rPr>
        <w:t>GASTRO-SAJAM jednostavno društvo s ograničenom odgovornošću za ugostiteljstvo i usluge, Borovci 6, Zagreb, MBS: 080874567, OIB: 30682453129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0B047E">
        <w:t>1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250841">
        <w:t>1877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8152B0">
        <w:t>1</w:t>
      </w:r>
      <w:r w:rsidR="00AA0E8C">
        <w:t>5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874D81">
        <w:t>Registar</w:t>
      </w:r>
      <w:r w:rsidRPr="004733DA">
        <w:rPr>
          <w:b/>
        </w:rPr>
        <w:t xml:space="preserve">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sk.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B84" w:rsidP="00FD0D3C" w:rsidR="00ED3B84">
      <w:r>
        <w:separator/>
      </w:r>
    </w:p>
  </w:endnote>
  <w:endnote w:id="0" w:type="continuationSeparator">
    <w:p w:rsidRDefault="00ED3B84" w:rsidP="00FD0D3C" w:rsidR="00ED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B84" w:rsidP="00FD0D3C" w:rsidR="00ED3B84">
      <w:r>
        <w:separator/>
      </w:r>
    </w:p>
  </w:footnote>
  <w:footnote w:id="0" w:type="continuationSeparator">
    <w:p w:rsidRDefault="00ED3B84" w:rsidP="00FD0D3C" w:rsidR="00ED3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B84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822AC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250841">
      <w:t>1877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B047E"/>
    <w:rsid w:val="000C0DB0"/>
    <w:rsid w:val="000C47AE"/>
    <w:rsid w:val="000E5CC1"/>
    <w:rsid w:val="000E6A82"/>
    <w:rsid w:val="00102AA4"/>
    <w:rsid w:val="00105CFE"/>
    <w:rsid w:val="001074CC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A0AC9"/>
    <w:rsid w:val="001B7A8B"/>
    <w:rsid w:val="001C3228"/>
    <w:rsid w:val="001C5317"/>
    <w:rsid w:val="001D462F"/>
    <w:rsid w:val="001D7A3F"/>
    <w:rsid w:val="001E4C5E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50841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10E2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3E3E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30E8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2B0"/>
    <w:rsid w:val="00815972"/>
    <w:rsid w:val="00830399"/>
    <w:rsid w:val="00854B77"/>
    <w:rsid w:val="00862BB7"/>
    <w:rsid w:val="00862C08"/>
    <w:rsid w:val="00874D81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A0E8C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822AC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D73F9"/>
    <w:rsid w:val="00CE2DA1"/>
    <w:rsid w:val="00CF2F58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2713"/>
    <w:rsid w:val="00DF3709"/>
    <w:rsid w:val="00DF5259"/>
    <w:rsid w:val="00E13238"/>
    <w:rsid w:val="00E14515"/>
    <w:rsid w:val="00E17F57"/>
    <w:rsid w:val="00E23FE0"/>
    <w:rsid w:val="00E27D7B"/>
    <w:rsid w:val="00E44A56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0F67"/>
    <w:rsid w:val="00E928CE"/>
    <w:rsid w:val="00E935C0"/>
    <w:rsid w:val="00E93965"/>
    <w:rsid w:val="00EB5CAB"/>
    <w:rsid w:val="00EB6155"/>
    <w:rsid w:val="00EC5033"/>
    <w:rsid w:val="00ED3B84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22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2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22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2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St-1877/2016</izvorni_sadrzaj>
    <derivirana_varijabla naziv="DomainObject.Predmet.OznakaBroj_1">St-1877/2016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GASTRO-SAJAM jednostavno društvo s ograničenom odgovornošću za ugostiteljstvo i usluge</izvorni_sadrzaj>
    <derivirana_varijabla naziv="DomainObject.Predmet.ProtustrankaFormated_1">  GASTRO-SAJAM jednostavno društvo s ograničenom odgovornošću za ugostiteljstvo i usluge</derivirana_varijabla>
  </DomainObject.Predmet.ProtustrankaFormated>
  <DomainObject.Predmet.ProtustrankaFormatedOIB>
    <izvorni_sadrzaj>  GASTRO-SAJAM jednostavno društvo s ograničenom odgovornošću za ugostiteljstvo i usluge, OIB 30682453129</izvorni_sadrzaj>
    <derivirana_varijabla naziv="DomainObject.Predmet.ProtustrankaFormatedOIB_1">  GASTRO-SAJAM jednostavno društvo s ograničenom odgovornošću za ugostiteljstvo i usluge, OIB 30682453129</derivirana_varijabla>
  </DomainObject.Predmet.ProtustrankaFormatedOIB>
  <DomainObject.Predmet.ProtustrankaFormatedWithAdress>
    <izvorni_sadrzaj> GASTRO-SAJAM jednostavno društvo s ograničenom odgovornošću za ugostiteljstvo i usluge, Borovci 6, 10000 Zagreb</izvorni_sadrzaj>
    <derivirana_varijabla naziv="DomainObject.Predmet.ProtustrankaFormatedWithAdress_1"> GASTRO-SAJAM jednostavno društvo s ograničenom odgovornošću za ugostiteljstvo i usluge, Borovci 6, 10000 Zagreb</derivirana_varijabla>
  </DomainObject.Predmet.ProtustrankaFormatedWithAdress>
  <DomainObject.Predmet.ProtustrankaFormatedWithAdressOIB>
    <izvorni_sadrzaj> GASTRO-SAJAM jednostavno društvo s ograničenom odgovornošću za ugostiteljstvo i usluge, OIB 30682453129, Borovci 6, 10000 Zagreb</izvorni_sadrzaj>
    <derivirana_varijabla naziv="DomainObject.Predmet.ProtustrankaFormatedWithAdressOIB_1"> GASTRO-SAJAM jednostavno društvo s ograničenom odgovornošću za ugostiteljstvo i usluge, OIB 30682453129, Borovci 6, 10000 Zagreb</derivirana_varijabla>
  </DomainObject.Predmet.ProtustrankaFormatedWithAdressOIB>
  <DomainObject.Predmet.ProtustrankaWithAdress>
    <izvorni_sadrzaj>GASTRO-SAJAM jednostavno društvo s ograničenom odgovornošću za ugostiteljstvo i usluge Borovci 6, 10000 Zagreb</izvorni_sadrzaj>
    <derivirana_varijabla naziv="DomainObject.Predmet.ProtustrankaWithAdress_1">GASTRO-SAJAM jednostavno društvo s ograničenom odgovornošću za ugostiteljstvo i usluge Borovci 6, 10000 Zagreb</derivirana_varijabla>
  </DomainObject.Predmet.ProtustrankaWithAdress>
  <DomainObject.Predmet.ProtustrankaWithAdressOIB>
    <izvorni_sadrzaj>GASTRO-SAJAM jednostavno društvo s ograničenom odgovornošću za ugostiteljstvo i usluge, OIB 30682453129, Borovci 6, 10000 Zagreb</izvorni_sadrzaj>
    <derivirana_varijabla naziv="DomainObject.Predmet.ProtustrankaWithAdressOIB_1">GASTRO-SAJAM jednostavno društvo s ograničenom odgovornošću za ugostiteljstvo i usluge, OIB 30682453129, Borovci 6, 10000 Zagreb</derivirana_varijabla>
  </DomainObject.Predmet.ProtustrankaWithAdressOIB>
  <DomainObject.Predmet.ProtustrankaNazivFormated>
    <izvorni_sadrzaj>GASTRO-SAJAM jednostavno društvo s ograničenom odgovornošću za ugostiteljstvo i usluge</izvorni_sadrzaj>
    <derivirana_varijabla naziv="DomainObject.Predmet.ProtustrankaNazivFormated_1">GASTRO-SAJAM jednostavno društvo s ograničenom odgovornošću za ugostiteljstvo i usluge</derivirana_varijabla>
  </DomainObject.Predmet.ProtustrankaNazivFormated>
  <DomainObject.Predmet.ProtustrankaNazivFormatedOIB>
    <izvorni_sadrzaj>GASTRO-SAJAM jednostavno društvo s ograničenom odgovornošću za ugostiteljstvo i usluge, OIB 30682453129</izvorni_sadrzaj>
    <derivirana_varijabla naziv="DomainObject.Predmet.ProtustrankaNazivFormatedOIB_1">GASTRO-SAJAM jednostavno društvo s ograničenom odgovornošću za ugostiteljstvo i usluge, OIB 30682453129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GASTRO-SAJAM jednostavno društvo s ograničenom odgovornošću za ugostiteljstvo i usluge</item>
    </izvorni_sadrzaj>
    <derivirana_varijabla naziv="DomainObject.Predmet.ProtuStrankaListFormated_1">
      <item>GASTRO-SAJAM jednostavno društvo s ograničenom odgovornošću za ugostiteljstvo i usluge</item>
    </derivirana_varijabla>
  </DomainObject.Predmet.ProtuStrankaListFormated>
  <DomainObject.Predmet.ProtuStrankaListFormatedOIB>
    <izvorni_sadrzaj>
      <item>GASTRO-SAJAM jednostavno društvo s ograničenom odgovornošću za ugostiteljstvo i usluge, OIB 30682453129</item>
    </izvorni_sadrzaj>
    <derivirana_varijabla naziv="DomainObject.Predmet.ProtuStrankaListFormatedOIB_1">
      <item>GASTRO-SAJAM jednostavno društvo s ograničenom odgovornošću za ugostiteljstvo i usluge, OIB 30682453129</item>
    </derivirana_varijabla>
  </DomainObject.Predmet.ProtuStrankaListFormatedOIB>
  <DomainObject.Predmet.ProtuStrankaListFormatedWithAdress>
    <izvorni_sadrzaj>
      <item>GASTRO-SAJAM jednostavno društvo s ograničenom odgovornošću za ugostiteljstvo i usluge, Borovci 6, 10000 Zagreb</item>
    </izvorni_sadrzaj>
    <derivirana_varijabla naziv="DomainObject.Predmet.ProtuStrankaListFormatedWithAdress_1">
      <item>GASTRO-SAJAM jednostavno društvo s ograničenom odgovornošću za ugostiteljstvo i usluge, Borovci 6, 10000 Zagreb</item>
    </derivirana_varijabla>
  </DomainObject.Predmet.ProtuStrankaListFormatedWithAdress>
  <DomainObject.Predmet.ProtuStrankaListFormatedWithAdressOIB>
    <izvorni_sadrzaj>
      <item>GASTRO-SAJAM jednostavno društvo s ograničenom odgovornošću za ugostiteljstvo i usluge, OIB 30682453129, Borovci 6, 10000 Zagreb</item>
    </izvorni_sadrzaj>
    <derivirana_varijabla naziv="DomainObject.Predmet.ProtuStrankaListFormatedWithAdressOIB_1">
      <item>GASTRO-SAJAM jednostavno društvo s ograničenom odgovornošću za ugostiteljstvo i usluge, OIB 30682453129, Borovci 6, 10000 Zagreb</item>
    </derivirana_varijabla>
  </DomainObject.Predmet.ProtuStrankaListFormatedWithAdressOIB>
  <DomainObject.Predmet.ProtuStrankaListNazivFormated>
    <izvorni_sadrzaj>
      <item>GASTRO-SAJAM jednostavno društvo s ograničenom odgovornošću za ugostiteljstvo i usluge</item>
    </izvorni_sadrzaj>
    <derivirana_varijabla naziv="DomainObject.Predmet.ProtuStrankaListNazivFormated_1">
      <item>GASTRO-SAJAM jednostavno društvo s ograničenom odgovornošću za ugostiteljstvo i usluge</item>
    </derivirana_varijabla>
  </DomainObject.Predmet.ProtuStrankaListNazivFormated>
  <DomainObject.Predmet.ProtuStrankaListNazivFormatedOIB>
    <izvorni_sadrzaj>
      <item>GASTRO-SAJAM jednostavno društvo s ograničenom odgovornošću za ugostiteljstvo i usluge, OIB 30682453129</item>
    </izvorni_sadrzaj>
    <derivirana_varijabla naziv="DomainObject.Predmet.ProtuStrankaListNazivFormatedOIB_1">
      <item>GASTRO-SAJAM jednostavno društvo s ograničenom odgovornošću za ugostiteljstvo i usluge, OIB 30682453129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GASTRO-SAJAM jednostavno društvo s ograničenom odgovornošću za ugostiteljstvo i usluge</izvorni_sadrzaj>
    <derivirana_varijabla naziv="DomainObject.Predmet.ProtustrankaIDrugi_1">GASTRO-SAJAM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GASTRO-SAJAM jednostavno društvo s ograničenom odgovornošću za ugostiteljstvo i usluge, OIB 30682453129, Borovci 6, 10000 Zagreb</izvorni_sadrzaj>
    <derivirana_varijabla naziv="DomainObject.Predmet.ProtustrankaIDrugiAdressOIB_1">GASTRO-SAJAM jednostavno društvo s ograničenom odgovornošću za ugostiteljstvo i usluge, OIB 30682453129,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GASTRO-SAJAM jednostavno društvo s ograničenom odgovornošću za ugostiteljstvo i usluge</item>
    </izvorni_sadrzaj>
    <derivirana_varijabla naziv="DomainObject.Predmet.SudioniciListNaziv_1">
      <item>FINA Regionalni centar Zagreb</item>
      <item>GASTRO-SAJAM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GASTRO-SAJAM jednostavno društvo s ograničenom odgovornošću za ugostiteljstvo i usluge, OIB 30682453129, Borovci 6,10000 Zagreb</item>
    </izvorni_sadrzaj>
    <derivirana_varijabla naziv="DomainObject.Predmet.SudioniciListAdressOIB_1">
      <item>FINA Regionalni centar Zagreb, OIB 85821130368, Trg svibanjskih žrtava 1995. br. 1,10000 Zagreb</item>
      <item>GASTRO-SAJAM jednostavno društvo s ograničenom odgovornošću za ugostiteljstvo i usluge, OIB 30682453129, Borovci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30682453129</item>
    </izvorni_sadrzaj>
    <derivirana_varijabla naziv="DomainObject.Predmet.SudioniciListNazivOIB_1">
      <item>, OIB 85821130368</item>
      <item>, OIB 30682453129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C2D4B-B1D3-4301-BFC9-E21FB9823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3107</properties:Characters>
  <properties:Lines>97</properties:Lines>
  <properties:Paragraphs>31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2016-11-15T07:50:00Z</dcterms:modified>
  <cp:revision>494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