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bcb8" w14:paraId="5c2bcb8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A22CC1">
        <w:t>20</w:t>
      </w:r>
      <w:r w:rsidR="00C572D2">
        <w:t xml:space="preserve">. </w:t>
      </w:r>
      <w:r w:rsidR="00A22CC1">
        <w:t xml:space="preserve">rujna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A22CC1">
        <w:t>BY THE WAY j.d.o.o., Zadar, Domovinskog rata 8, OIB: 63255306933</w:t>
      </w:r>
      <w:r w:rsidR="0039437A" w:rsidRPr="0039437A">
        <w:t>,</w:t>
      </w:r>
      <w:r w:rsidR="00EF3F9E">
        <w:t xml:space="preserve"> </w:t>
      </w:r>
      <w:r w:rsidR="0059024B">
        <w:t>1</w:t>
      </w:r>
      <w:r w:rsidR="00EF44EC">
        <w:t>4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A22CC1">
        <w:t>BY THE WAY j.d.o.o., Zadar, Domovinskog rata 8, OIB: 63255306933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EF44EC">
        <w:t>14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A22CC1">
        <w:rPr>
          <w:color w:themeColor="text1" w:val="000000"/>
        </w:rPr>
        <w:t>14,10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1D2FD3" w:rsidRPr="001D2FD3">
        <w:t>Nada Mikulandra iz Bilica, Stubalj 238, OIB: 01343352417</w:t>
      </w:r>
      <w:r w:rsidR="001D2FD3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A22CC1">
        <w:t>BY THE WAY j.d.o.o., Zadar, Domovinskog rata 8, OIB: 63255306933</w:t>
      </w:r>
      <w:r w:rsidR="001D2FD3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A22CC1">
        <w:t>20</w:t>
      </w:r>
      <w:r w:rsidR="00C572D2">
        <w:t>.</w:t>
      </w:r>
      <w:r w:rsidR="00A22CC1">
        <w:t xml:space="preserve"> rujna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A22CC1">
        <w:t>16</w:t>
      </w:r>
      <w:r w:rsidR="0079567A" w:rsidRPr="00EF3F9E">
        <w:t>.</w:t>
      </w:r>
      <w:r w:rsidR="00E34074">
        <w:t xml:space="preserve"> </w:t>
      </w:r>
      <w:r w:rsidR="00A22CC1">
        <w:t xml:space="preserve">rujna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A22CC1">
        <w:t>5.357,00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A22CC1">
        <w:t xml:space="preserve">OTP Banka Hrvatska </w:t>
      </w:r>
      <w:r w:rsidR="008B52BA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A22CC1">
        <w:t>6</w:t>
      </w:r>
      <w:r w:rsidR="00131DF8">
        <w:t xml:space="preserve">. </w:t>
      </w:r>
      <w:r w:rsidR="00A22CC1">
        <w:t xml:space="preserve">listopada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A22CC1">
        <w:t>14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A22CC1">
        <w:t xml:space="preserve">7.875,28 </w:t>
      </w:r>
      <w:r w:rsidR="00EF3F9E">
        <w:t xml:space="preserve">kuna </w:t>
      </w:r>
      <w:r w:rsidR="00EE0861">
        <w:t xml:space="preserve">u neprekinutom razdoblju od </w:t>
      </w:r>
      <w:r w:rsidR="00A22CC1">
        <w:t>297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59024B">
        <w:t>1</w:t>
      </w:r>
      <w:r w:rsidR="00EF44EC">
        <w:t>4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1D2FD3" w:rsidP="00A22CC1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1D2FD3" w:rsidP="00A22CC1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40FE9" w:rsidP="008B137E" w:rsidR="00640FE9">
      <w:pPr>
        <w:tabs>
          <w:tab w:pos="3331" w:val="left"/>
        </w:tabs>
        <w:jc w:val="both"/>
      </w:pPr>
    </w:p>
    <w:p w:rsidRDefault="00EF44EC" w:rsidP="00EF44EC" w:rsidR="00640FE9">
      <w:pPr>
        <w:tabs>
          <w:tab w:pos="2515" w:val="left"/>
        </w:tabs>
        <w:jc w:val="both"/>
      </w:pPr>
      <w:r>
        <w:tab/>
      </w:r>
    </w:p>
    <w:p w:rsidRDefault="00E34074" w:rsidP="00F3159A" w:rsidR="00E34074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A22CC1" w:rsidP="00F3159A" w:rsidR="00A22CC1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3B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F2EA4" w:rsidP="001D2FD3" w:rsidR="001D2FD3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A22CC1">
      <w:t xml:space="preserve">Poslovni broj: 5 </w:t>
    </w:r>
    <w:r w:rsidR="00A22CC1" w:rsidRPr="008C3132">
      <w:t>St-</w:t>
    </w:r>
    <w:r w:rsidR="00A22CC1">
      <w:t>1054/16-11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59024B">
      <w:t>1</w:t>
    </w:r>
    <w:r w:rsidR="00A22CC1">
      <w:t>054</w:t>
    </w:r>
    <w:r>
      <w:t>/16-1</w:t>
    </w:r>
    <w:r w:rsidR="00A22CC1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16F2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D2FD3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13B7"/>
    <w:rsid w:val="009C57F2"/>
    <w:rsid w:val="009D5D95"/>
    <w:rsid w:val="009E15C1"/>
    <w:rsid w:val="009F2EA4"/>
    <w:rsid w:val="00A01095"/>
    <w:rsid w:val="00A13C19"/>
    <w:rsid w:val="00A20ABD"/>
    <w:rsid w:val="00A22CC1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DF62F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44EC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3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3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3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3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3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3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3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3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St-1054/2016</izvorni_sadrzaj>
    <derivirana_varijabla naziv="DomainObject.Predmet.OznakaBroj_1">St-1054/2016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BY THE WAY j.d.o.o. za ugostiteljstvo i prijevoz</izvorni_sadrzaj>
    <derivirana_varijabla naziv="DomainObject.Predmet.ProtustrankaFormated_1">  BY THE WAY j.d.o.o. za ugostiteljstvo i prijevoz</derivirana_varijabla>
  </DomainObject.Predmet.ProtustrankaFormated>
  <DomainObject.Predmet.ProtustrankaFormatedOIB>
    <izvorni_sadrzaj>  BY THE WAY j.d.o.o. za ugostiteljstvo i prijevoz, OIB 63255306933</izvorni_sadrzaj>
    <derivirana_varijabla naziv="DomainObject.Predmet.ProtustrankaFormatedOIB_1">  BY THE WAY j.d.o.o. za ugostiteljstvo i prijevoz, OIB 63255306933</derivirana_varijabla>
  </DomainObject.Predmet.ProtustrankaFormatedOIB>
  <DomainObject.Predmet.ProtustrankaFormatedWithAdress>
    <izvorni_sadrzaj> BY THE WAY j.d.o.o. za ugostiteljstvo i prijevoz, Domovinskog rata 8, 23000 Zadar</izvorni_sadrzaj>
    <derivirana_varijabla naziv="DomainObject.Predmet.ProtustrankaFormatedWithAdress_1"> BY THE WAY j.d.o.o. za ugostiteljstvo i prijevoz, Domovinskog rata 8, 23000 Zadar</derivirana_varijabla>
  </DomainObject.Predmet.ProtustrankaFormatedWithAdress>
  <DomainObject.Predmet.ProtustrankaFormatedWithAdressOIB>
    <izvorni_sadrzaj> BY THE WAY j.d.o.o. za ugostiteljstvo i prijevoz, OIB 63255306933, Domovinskog rata 8, 23000 Zadar</izvorni_sadrzaj>
    <derivirana_varijabla naziv="DomainObject.Predmet.ProtustrankaFormatedWithAdressOIB_1"> BY THE WAY j.d.o.o. za ugostiteljstvo i prijevoz, OIB 63255306933, Domovinskog rata 8, 23000 Zadar</derivirana_varijabla>
  </DomainObject.Predmet.ProtustrankaFormatedWithAdressOIB>
  <DomainObject.Predmet.ProtustrankaWithAdress>
    <izvorni_sadrzaj>BY THE WAY j.d.o.o. za ugostiteljstvo i prijevoz Domovinskog rata 8, 23000 Zadar</izvorni_sadrzaj>
    <derivirana_varijabla naziv="DomainObject.Predmet.ProtustrankaWithAdress_1">BY THE WAY j.d.o.o. za ugostiteljstvo i prijevoz Domovinskog rata 8, 23000 Zadar</derivirana_varijabla>
  </DomainObject.Predmet.ProtustrankaWithAdress>
  <DomainObject.Predmet.ProtustrankaWithAdressOIB>
    <izvorni_sadrzaj>BY THE WAY j.d.o.o. za ugostiteljstvo i prijevoz, OIB 63255306933, Domovinskog rata 8, 23000 Zadar</izvorni_sadrzaj>
    <derivirana_varijabla naziv="DomainObject.Predmet.ProtustrankaWithAdressOIB_1">BY THE WAY j.d.o.o. za ugostiteljstvo i prijevoz, OIB 63255306933, Domovinskog rata 8, 23000 Zadar</derivirana_varijabla>
  </DomainObject.Predmet.ProtustrankaWithAdressOIB>
  <DomainObject.Predmet.ProtustrankaNazivFormated>
    <izvorni_sadrzaj>BY THE WAY j.d.o.o. za ugostiteljstvo i prijevoz</izvorni_sadrzaj>
    <derivirana_varijabla naziv="DomainObject.Predmet.ProtustrankaNazivFormated_1">BY THE WAY j.d.o.o. za ugostiteljstvo i prijevoz</derivirana_varijabla>
  </DomainObject.Predmet.ProtustrankaNazivFormated>
  <DomainObject.Predmet.ProtustrankaNazivFormatedOIB>
    <izvorni_sadrzaj>BY THE WAY j.d.o.o. za ugostiteljstvo i prijevoz, OIB 63255306933</izvorni_sadrzaj>
    <derivirana_varijabla naziv="DomainObject.Predmet.ProtustrankaNazivFormatedOIB_1">BY THE WAY j.d.o.o. za ugostiteljstvo i prijevoz, OIB 63255306933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BY THE WAY j.d.o.o. za ugostiteljstvo i prijevoz</item>
    </izvorni_sadrzaj>
    <derivirana_varijabla naziv="DomainObject.Predmet.ProtuStrankaListFormated_1">
      <item>BY THE WAY j.d.o.o. za ugostiteljstvo i prijevoz</item>
    </derivirana_varijabla>
  </DomainObject.Predmet.ProtuStrankaListFormated>
  <DomainObject.Predmet.ProtuStrankaListFormatedOIB>
    <izvorni_sadrzaj>
      <item>BY THE WAY j.d.o.o. za ugostiteljstvo i prijevoz, OIB 63255306933</item>
    </izvorni_sadrzaj>
    <derivirana_varijabla naziv="DomainObject.Predmet.ProtuStrankaListFormatedOIB_1">
      <item>BY THE WAY j.d.o.o. za ugostiteljstvo i prijevoz, OIB 63255306933</item>
    </derivirana_varijabla>
  </DomainObject.Predmet.ProtuStrankaListFormatedOIB>
  <DomainObject.Predmet.ProtuStrankaListFormatedWithAdress>
    <izvorni_sadrzaj>
      <item>BY THE WAY j.d.o.o. za ugostiteljstvo i prijevoz, Domovinskog rata 8, 23000 Zadar</item>
    </izvorni_sadrzaj>
    <derivirana_varijabla naziv="DomainObject.Predmet.ProtuStrankaListFormatedWithAdress_1">
      <item>BY THE WAY j.d.o.o. za ugostiteljstvo i prijevoz, Domovinskog rata 8, 23000 Zadar</item>
    </derivirana_varijabla>
  </DomainObject.Predmet.ProtuStrankaListFormatedWithAdress>
  <DomainObject.Predmet.ProtuStrankaListFormatedWithAdressOIB>
    <izvorni_sadrzaj>
      <item>BY THE WAY j.d.o.o. za ugostiteljstvo i prijevoz, OIB 63255306933, Domovinskog rata 8, 23000 Zadar</item>
    </izvorni_sadrzaj>
    <derivirana_varijabla naziv="DomainObject.Predmet.ProtuStrankaListFormatedWithAdressOIB_1">
      <item>BY THE WAY j.d.o.o. za ugostiteljstvo i prijevoz, OIB 63255306933, Domovinskog rata 8, 23000 Zadar</item>
    </derivirana_varijabla>
  </DomainObject.Predmet.ProtuStrankaListFormatedWithAdressOIB>
  <DomainObject.Predmet.ProtuStrankaListNazivFormated>
    <izvorni_sadrzaj>
      <item>BY THE WAY j.d.o.o. za ugostiteljstvo i prijevoz</item>
    </izvorni_sadrzaj>
    <derivirana_varijabla naziv="DomainObject.Predmet.ProtuStrankaListNazivFormated_1">
      <item>BY THE WAY j.d.o.o. za ugostiteljstvo i prijevoz</item>
    </derivirana_varijabla>
  </DomainObject.Predmet.ProtuStrankaListNazivFormated>
  <DomainObject.Predmet.ProtuStrankaListNazivFormatedOIB>
    <izvorni_sadrzaj>
      <item>BY THE WAY j.d.o.o. za ugostiteljstvo i prijevoz, OIB 63255306933</item>
    </izvorni_sadrzaj>
    <derivirana_varijabla naziv="DomainObject.Predmet.ProtuStrankaListNazivFormatedOIB_1">
      <item>BY THE WAY j.d.o.o. za ugostiteljstvo i prijevoz, OIB 63255306933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BY THE WAY j.d.o.o. za ugostiteljstvo i prijevoz</izvorni_sadrzaj>
    <derivirana_varijabla naziv="DomainObject.Predmet.ProtustrankaIDrugi_1">BY THE WAY j.d.o.o. za ugostiteljstvo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BY THE WAY j.d.o.o. za ugostiteljstvo i prijevoz, OIB 63255306933, Domovinskog rata 8, 23000 Zadar</izvorni_sadrzaj>
    <derivirana_varijabla naziv="DomainObject.Predmet.ProtustrankaIDrugiAdressOIB_1">BY THE WAY j.d.o.o. za ugostiteljstvo i prijevoz, OIB 63255306933, Domovinskog rata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BY THE WAY j.d.o.o. za ugostiteljstvo i prijevoz</item>
    </izvorni_sadrzaj>
    <derivirana_varijabla naziv="DomainObject.Predmet.SudioniciListNaziv_1">
      <item>FINA</item>
      <item>BY THE WAY j.d.o.o. za ugostiteljstvo i prijevoz</item>
    </derivirana_varijabla>
  </DomainObject.Predmet.SudioniciListNaziv>
  <DomainObject.Predmet.SudioniciListAdressOIB>
    <izvorni_sadrzaj>
      <item>FINA, OIB 85821130368</item>
      <item>BY THE WAY j.d.o.o. za ugostiteljstvo i prijevoz, OIB 63255306933, Domovinskog rata 8,23000 Zadar</item>
    </izvorni_sadrzaj>
    <derivirana_varijabla naziv="DomainObject.Predmet.SudioniciListAdressOIB_1">
      <item>FINA, OIB 85821130368</item>
      <item>BY THE WAY j.d.o.o. za ugostiteljstvo i prijevoz, OIB 63255306933, Domovinskog rata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63255306933</item>
    </izvorni_sadrzaj>
    <derivirana_varijabla naziv="DomainObject.Predmet.SudioniciListNazivOIB_1">
      <item>, OIB 85821130368</item>
      <item>, OIB 63255306933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24D0D6-8F82-41C8-A38E-A7E3965F5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1004</properties:Words>
  <properties:Characters>5382</properties:Characters>
  <properties:Lines>176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2017-03-14T13:02:00Z</dcterms:created>
  <dc:creator>Administrator</dc:creator>
  <cp:lastModifiedBy>Krešimir Torbarina</cp:lastModifiedBy>
  <cp:lastPrinted>2017-03-14T13:02:00Z</cp:lastPrinted>
  <dcterms:modified xmlns:xsi="http://www.w3.org/2001/XMLSchema-instance" xsi:type="dcterms:W3CDTF">2017-03-14T13:05:00Z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