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147a" w14:paraId="877147a" w:rsidRDefault="00DF34E6" w:rsidP="00DF34E6" w:rsidR="00DF34E6">
      <w:pPr>
        <w:jc w:val="both"/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</w:rPr>
        <w:drawing>
          <wp:inline distR="0" distL="0" distB="0" distT="0">
            <wp:extent cy="717550" cx="5334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34E6" w:rsidP="00DF34E6" w:rsidR="00DF34E6">
      <w:pPr>
        <w:jc w:val="both"/>
      </w:pPr>
      <w:r>
        <w:t xml:space="preserve">                                                                                                                                                                           REPUBLIKA HRVATSKA</w:t>
      </w:r>
    </w:p>
    <w:p w:rsidRDefault="00DF34E6" w:rsidP="00DF34E6" w:rsidR="00DF34E6">
      <w:pPr>
        <w:jc w:val="both"/>
      </w:pPr>
      <w:r>
        <w:t>TRGOVAČKI SUD U OSIJEKU                                                   Broj: 3/St-608/2017-19</w:t>
      </w:r>
    </w:p>
    <w:p w:rsidRDefault="00DF34E6" w:rsidP="00DF34E6" w:rsidR="00DF34E6">
      <w:pPr>
        <w:jc w:val="both"/>
      </w:pPr>
      <w:r>
        <w:t xml:space="preserve">STALNA SLUŽBA U SLAVONSKOM BRODU </w:t>
      </w:r>
    </w:p>
    <w:p w:rsidRDefault="00DF34E6" w:rsidP="00DF34E6" w:rsidR="00DF34E6">
      <w:pPr>
        <w:jc w:val="both"/>
      </w:pPr>
      <w:r>
        <w:t>Trg pobjede 13</w:t>
      </w:r>
    </w:p>
    <w:p w:rsidRDefault="00DF34E6" w:rsidP="00DF34E6" w:rsidR="00DF34E6">
      <w:pPr>
        <w:jc w:val="both"/>
      </w:pPr>
      <w:r>
        <w:t>Slavonski Brod</w:t>
      </w:r>
    </w:p>
    <w:p w:rsidRDefault="00DF34E6" w:rsidP="00DF34E6" w:rsidR="00DF34E6">
      <w:pPr>
        <w:jc w:val="both"/>
      </w:pPr>
    </w:p>
    <w:p w:rsidRDefault="00DF34E6" w:rsidP="00DF34E6" w:rsidR="00DF34E6">
      <w:pPr>
        <w:jc w:val="center"/>
        <w:rPr>
          <w:b/>
        </w:rPr>
      </w:pPr>
      <w:r>
        <w:rPr>
          <w:b/>
        </w:rPr>
        <w:t>Z A K L J U Č A K</w:t>
      </w:r>
    </w:p>
    <w:p w:rsidRDefault="00DF34E6" w:rsidP="00DF34E6" w:rsidR="00DF34E6">
      <w:pPr>
        <w:jc w:val="center"/>
        <w:rPr>
          <w:b/>
        </w:rPr>
      </w:pPr>
    </w:p>
    <w:p w:rsidRDefault="00DF34E6" w:rsidP="00DF34E6" w:rsidR="00DF34E6">
      <w:pPr>
        <w:ind w:firstLine="708"/>
        <w:jc w:val="both"/>
      </w:pPr>
      <w: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>AUTOCENTAR DANKIĆ d.o.o., Slavonski Brod, Sjeverna vezna cesta 2, OIB: 06314807685</w:t>
      </w:r>
      <w:r>
        <w:t>, 27. rujna 2017.</w:t>
      </w:r>
    </w:p>
    <w:p w:rsidRDefault="00DF34E6" w:rsidP="00DF34E6" w:rsidR="00DF34E6">
      <w:pPr>
        <w:ind w:firstLine="708"/>
        <w:jc w:val="both"/>
      </w:pPr>
    </w:p>
    <w:p w:rsidRDefault="00DF34E6" w:rsidP="00DF34E6" w:rsidR="00DF34E6">
      <w:pPr>
        <w:jc w:val="center"/>
      </w:pPr>
      <w:r>
        <w:t>z a k l j u č i o   j e</w:t>
      </w:r>
    </w:p>
    <w:p w:rsidRDefault="00DF34E6" w:rsidP="00DF34E6" w:rsidR="00DF34E6">
      <w:pPr>
        <w:jc w:val="both"/>
      </w:pPr>
    </w:p>
    <w:p w:rsidRDefault="00DF34E6" w:rsidP="00DF34E6" w:rsidR="00DF34E6">
      <w:pPr>
        <w:ind w:firstLine="708"/>
        <w:jc w:val="both"/>
        <w:rPr>
          <w:b/>
        </w:rPr>
      </w:pPr>
      <w:r>
        <w:t xml:space="preserve">Određuje se ročište zbog podnošenja prijedloga za otvaranje stečajnog postupka od strane FINE za dan </w:t>
      </w:r>
      <w:r>
        <w:rPr>
          <w:b/>
        </w:rPr>
        <w:t>19. listopada 2017. u 12,30, Trg pobjede 13, Slavonski Brod.</w:t>
      </w:r>
    </w:p>
    <w:p w:rsidRDefault="00DF34E6" w:rsidP="00DF34E6" w:rsidR="00DF34E6">
      <w:pPr>
        <w:ind w:firstLine="708"/>
        <w:jc w:val="both"/>
        <w:rPr>
          <w:b/>
        </w:rPr>
      </w:pPr>
    </w:p>
    <w:p w:rsidRDefault="00DF34E6" w:rsidP="00DF34E6" w:rsidR="00DF34E6">
      <w:pPr>
        <w:ind w:firstLine="708"/>
        <w:jc w:val="both"/>
      </w:pPr>
      <w:r>
        <w:t xml:space="preserve">Na ročište se poziva predlagatelj i jedini osnivač Ilija </w:t>
      </w:r>
      <w:proofErr w:type="spellStart"/>
      <w:r>
        <w:t>Dankić</w:t>
      </w:r>
      <w:proofErr w:type="spellEnd"/>
      <w:r>
        <w:t>, Slavonski Brod, Županjska 77, OIB: 89165537272,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DF34E6" w:rsidP="00DF34E6" w:rsidR="00DF34E6">
      <w:pPr>
        <w:ind w:firstLine="708"/>
        <w:jc w:val="both"/>
      </w:pPr>
      <w:r>
        <w:t>Ukoliko niste u mogućnosti doći na ročište zakazano za gore navedeni datum, molimo da na vrijeme obavijestite sud pisanim podneskom s pozivom na gore navedeni broj predmeta.</w:t>
      </w:r>
    </w:p>
    <w:p w:rsidRDefault="00DF34E6" w:rsidP="00DF34E6" w:rsidR="00DF34E6">
      <w:pPr>
        <w:ind w:firstLine="708"/>
        <w:jc w:val="both"/>
      </w:pPr>
    </w:p>
    <w:p w:rsidRDefault="00DF34E6" w:rsidP="00DF34E6" w:rsidR="00DF34E6">
      <w:pPr>
        <w:jc w:val="center"/>
      </w:pPr>
      <w:r>
        <w:t>Obrazloženje</w:t>
      </w:r>
    </w:p>
    <w:p w:rsidRDefault="00DF34E6" w:rsidP="00DF34E6" w:rsidR="00DF34E6">
      <w:pPr>
        <w:jc w:val="center"/>
      </w:pPr>
    </w:p>
    <w:p w:rsidRDefault="00DF34E6" w:rsidP="00DF34E6" w:rsidR="00DF34E6">
      <w:pPr>
        <w:ind w:firstLine="708"/>
        <w:jc w:val="both"/>
      </w:pPr>
      <w:r>
        <w:t xml:space="preserve">Fina je pokrenula postupak skraćenog stečaja nad dužnikom. </w:t>
      </w:r>
    </w:p>
    <w:p w:rsidRDefault="00DF34E6" w:rsidP="00DF34E6" w:rsidR="00DF34E6">
      <w:pPr>
        <w:ind w:firstLine="708"/>
        <w:jc w:val="both"/>
      </w:pPr>
      <w:r>
        <w:t xml:space="preserve">Stoga je odlučeno kao u izreci, te je određeno ročište radi utvrđenja činjenica vezanih za odluku suda o otvaranju stečajnog postupka nad dužnikom. </w:t>
      </w:r>
    </w:p>
    <w:p w:rsidRDefault="00DF34E6" w:rsidP="00DF34E6" w:rsidR="00DF34E6">
      <w:pPr>
        <w:ind w:firstLine="708"/>
        <w:jc w:val="both"/>
      </w:pPr>
      <w:r>
        <w:t xml:space="preserve"> U Slavonskom Brodu  27. rujna 2017.</w:t>
      </w:r>
    </w:p>
    <w:p w:rsidRDefault="00DF34E6" w:rsidP="00DF34E6" w:rsidR="00DF34E6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DF34E6" w:rsidP="00DF34E6" w:rsidR="00DF34E6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DF34E6" w:rsidP="00DF34E6" w:rsidR="00DF34E6">
      <w:pPr>
        <w:jc w:val="both"/>
      </w:pPr>
    </w:p>
    <w:p w:rsidRDefault="00DF34E6" w:rsidP="00DF34E6" w:rsidR="00DF34E6">
      <w:pPr>
        <w:jc w:val="both"/>
      </w:pPr>
      <w:r>
        <w:t xml:space="preserve">                </w:t>
      </w:r>
    </w:p>
    <w:p w:rsidRDefault="00DF34E6" w:rsidP="00DF34E6" w:rsidR="00DF34E6">
      <w:pPr>
        <w:jc w:val="both"/>
      </w:pPr>
      <w:r>
        <w:t xml:space="preserve">RJ. </w:t>
      </w:r>
    </w:p>
    <w:p w:rsidRDefault="00DF34E6" w:rsidP="00DF34E6" w:rsidR="00DF34E6">
      <w:pPr>
        <w:jc w:val="both"/>
      </w:pPr>
      <w:r>
        <w:t xml:space="preserve">-dostaviti, Fini, putem </w:t>
      </w:r>
      <w:proofErr w:type="spellStart"/>
      <w:r>
        <w:t>eOglasne</w:t>
      </w:r>
      <w:proofErr w:type="spellEnd"/>
      <w:r>
        <w:t xml:space="preserve"> ploče i direktoru dužnika na adresu iz registra</w:t>
      </w:r>
    </w:p>
    <w:p w:rsidRDefault="00DF34E6" w:rsidP="00DF34E6" w:rsidR="00DF34E6">
      <w:pPr>
        <w:jc w:val="both"/>
      </w:pPr>
      <w:r>
        <w:t xml:space="preserve">-objaviti zaključak na </w:t>
      </w:r>
      <w:proofErr w:type="spellStart"/>
      <w:r>
        <w:t>eOglasnoj</w:t>
      </w:r>
      <w:proofErr w:type="spellEnd"/>
      <w:r>
        <w:t xml:space="preserve"> ploči</w:t>
      </w:r>
    </w:p>
    <w:p w:rsidRDefault="00DF34E6" w:rsidP="00DF34E6" w:rsidR="00DF34E6">
      <w:pPr>
        <w:jc w:val="both"/>
      </w:pPr>
    </w:p>
    <w:p w:rsidRDefault="00DF34E6" w:rsidP="00DF34E6" w:rsidR="00DF34E6">
      <w:pPr>
        <w:jc w:val="both"/>
      </w:pPr>
    </w:p>
    <w:p w:rsidRDefault="00DF34E6" w:rsidP="00DF34E6" w:rsidR="00DF34E6"/>
    <w:p w:rsidRDefault="00DF34E6" w:rsidP="00DF34E6" w:rsidR="00DF34E6"/>
    <w:p w:rsidRDefault="00DF34E6" w:rsidP="00DF34E6" w:rsidR="00DF34E6"/>
    <w:p w:rsidRDefault="00150C51" w:rsidR="00150C51"/>
    <w:sectPr w:rsidR="00150C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34E6"/>
    <w:rsid w:val="00150C51"/>
    <w:rsid w:val="006754E9"/>
    <w:rsid w:val="00DF3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34E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34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34E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5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4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4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4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4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34E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34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34E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5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4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4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4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4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156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108175.31</izvorni_sadrzaj>
    <derivirana_varijabla naziv="DomainObject.Predmet.InicijalnaVrijednost_1">108175.31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St-608/2017</izvorni_sadrzaj>
    <derivirana_varijabla naziv="DomainObject.Predmet.OznakaBroj_1">St-608/2017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AUTOCENTAR DANKIĆ d. o. o. za servisiranje motornih vozila, trgovinu i usluge</izvorni_sadrzaj>
    <derivirana_varijabla naziv="DomainObject.Predmet.ProtustrankaFormated_1">  AUTOCENTAR DANKIĆ d. o. o. za servisiranje motornih vozila, trgovinu i usluge</derivirana_varijabla>
  </DomainObject.Predmet.ProtustrankaFormated>
  <DomainObject.Predmet.ProtustrankaFormatedOIB>
    <izvorni_sadrzaj>  AUTOCENTAR DANKIĆ d. o. o. za servisiranje motornih vozila, trgovinu i usluge, OIB 06314807685</izvorni_sadrzaj>
    <derivirana_varijabla naziv="DomainObject.Predmet.ProtustrankaFormatedOIB_1">  AUTOCENTAR DANKIĆ d. o. o. za servisiranje motornih vozila, trgovinu i usluge, OIB 06314807685</derivirana_varijabla>
  </DomainObject.Predmet.ProtustrankaFormatedOIB>
  <DomainObject.Predmet.ProtustrankaFormatedWithAdress>
    <izvorni_sadrzaj> AUTOCENTAR DANKIĆ d. o. o. za servisiranje motornih vozila, trgovinu i usluge, Sjeverna vezna cesta br. 2, 35000 Slavonski Brod</izvorni_sadrzaj>
    <derivirana_varijabla naziv="DomainObject.Predmet.ProtustrankaFormatedWithAdress_1"> AUTOCENTAR DANKIĆ d. o. o. za servisiranje motornih vozila, trgovinu i usluge, Sjeverna vezna cesta br. 2, 35000 Slavonski Brod</derivirana_varijabla>
  </DomainObject.Predmet.ProtustrankaFormatedWithAdress>
  <DomainObject.Predmet.ProtustrankaFormatedWithAdressOIB>
    <izvorni_sadrzaj> AUTOCENTAR DANKIĆ d. o. o. za servisiranje motornih vozila, trgovinu i usluge, OIB 06314807685, Sjeverna vezna cesta br. 2, 35000 Slavonski Brod</izvorni_sadrzaj>
    <derivirana_varijabla naziv="DomainObject.Predmet.ProtustrankaFormatedWithAdressOIB_1"> AUTOCENTAR DANKIĆ d. o. o. za servisiranje motornih vozila, trgovinu i usluge, OIB 06314807685, Sjeverna vezna cesta br. 2, 35000 Slavonski Brod</derivirana_varijabla>
  </DomainObject.Predmet.ProtustrankaFormatedWithAdressOIB>
  <DomainObject.Predmet.ProtustrankaWithAdress>
    <izvorni_sadrzaj>AUTOCENTAR DANKIĆ d. o. o. za servisiranje motornih vozila, trgovinu i usluge Sjeverna vezna cesta br. 2, 35000 Slavonski Brod</izvorni_sadrzaj>
    <derivirana_varijabla naziv="DomainObject.Predmet.ProtustrankaWithAdress_1">AUTOCENTAR DANKIĆ d. o. o. za servisiranje motornih vozila, trgovinu i usluge Sjeverna vezna cesta br. 2, 35000 Slavonski Brod</derivirana_varijabla>
  </DomainObject.Predmet.ProtustrankaWithAdress>
  <DomainObject.Predmet.ProtustrankaWithAdressOIB>
    <izvorni_sadrzaj>AUTOCENTAR DANKIĆ d. o. o. za servisiranje motornih vozila, trgovinu i usluge, OIB 06314807685, Sjeverna vezna cesta br. 2, 35000 Slavonski Brod</izvorni_sadrzaj>
    <derivirana_varijabla naziv="DomainObject.Predmet.ProtustrankaWithAdressOIB_1">AUTOCENTAR DANKIĆ d. o. o. za servisiranje motornih vozila, trgovinu i usluge, OIB 06314807685, Sjeverna vezna cesta br. 2, 35000 Slavonski Brod</derivirana_varijabla>
  </DomainObject.Predmet.ProtustrankaWithAdressOIB>
  <DomainObject.Predmet.ProtustrankaNazivFormated>
    <izvorni_sadrzaj>AUTOCENTAR DANKIĆ d. o. o. za servisiranje motornih vozila, trgovinu i usluge</izvorni_sadrzaj>
    <derivirana_varijabla naziv="DomainObject.Predmet.ProtustrankaNazivFormated_1">AUTOCENTAR DANKIĆ d. o. o. za servisiranje motornih vozila, trgovinu i usluge</derivirana_varijabla>
  </DomainObject.Predmet.ProtustrankaNazivFormated>
  <DomainObject.Predmet.ProtustrankaNazivFormatedOIB>
    <izvorni_sadrzaj>AUTOCENTAR DANKIĆ d. o. o. za servisiranje motornih vozila, trgovinu i usluge, OIB 06314807685</izvorni_sadrzaj>
    <derivirana_varijabla naziv="DomainObject.Predmet.ProtustrankaNazivFormatedOIB_1">AUTOCENTAR DANKIĆ d. o. o. za servisiranje motornih vozila, trgovinu i usluge, OIB 06314807685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AUTOCENTAR DANKIĆ d. o. o. za servisiranje motornih vozila, trgovinu i usluge</item>
    </izvorni_sadrzaj>
    <derivirana_varijabla naziv="DomainObject.Predmet.ProtuStrankaListFormated_1">
      <item>AUTOCENTAR DANKIĆ d. o. o. za servisiranje motornih vozila, trgovinu i usluge</item>
    </derivirana_varijabla>
  </DomainObject.Predmet.ProtuStrankaListFormated>
  <DomainObject.Predmet.ProtuStrankaListFormatedOIB>
    <izvorni_sadrzaj>
      <item>AUTOCENTAR DANKIĆ d. o. o. za servisiranje motornih vozila, trgovinu i usluge, OIB 06314807685</item>
    </izvorni_sadrzaj>
    <derivirana_varijabla naziv="DomainObject.Predmet.ProtuStrankaListFormatedOIB_1">
      <item>AUTOCENTAR DANKIĆ d. o. o. za servisiranje motornih vozila, trgovinu i usluge, OIB 06314807685</item>
    </derivirana_varijabla>
  </DomainObject.Predmet.ProtuStrankaListFormatedOIB>
  <DomainObject.Predmet.ProtuStrankaListFormatedWithAdress>
    <izvorni_sadrzaj>
      <item>AUTOCENTAR DANKIĆ d. o. o. za servisiranje motornih vozila, trgovinu i usluge, Sjeverna vezna cesta br. 2, 35000 Slavonski Brod</item>
    </izvorni_sadrzaj>
    <derivirana_varijabla naziv="DomainObject.Predmet.ProtuStrankaListFormatedWithAdress_1">
      <item>AUTOCENTAR DANKIĆ d. o. o. za servisiranje motornih vozila, trgovinu i usluge, Sjeverna vezna cesta br. 2, 35000 Slavonski Brod</item>
    </derivirana_varijabla>
  </DomainObject.Predmet.ProtuStrankaListFormatedWithAdress>
  <DomainObject.Predmet.ProtuStrankaListFormatedWithAdressOIB>
    <izvorni_sadrzaj>
      <item>AUTOCENTAR DANKIĆ d. o. o. za servisiranje motornih vozila, trgovinu i usluge, OIB 06314807685, Sjeverna vezna cesta br. 2, 35000 Slavonski Brod</item>
    </izvorni_sadrzaj>
    <derivirana_varijabla naziv="DomainObject.Predmet.ProtuStrankaListFormatedWithAdressOIB_1">
      <item>AUTOCENTAR DANKIĆ d. o. o. za servisiranje motornih vozila, trgovinu i usluge, OIB 06314807685, Sjeverna vezna cesta br. 2, 35000 Slavonski Brod</item>
    </derivirana_varijabla>
  </DomainObject.Predmet.ProtuStrankaListFormatedWithAdressOIB>
  <DomainObject.Predmet.ProtuStrankaListNazivFormated>
    <izvorni_sadrzaj>
      <item>AUTOCENTAR DANKIĆ d. o. o. za servisiranje motornih vozila, trgovinu i usluge</item>
    </izvorni_sadrzaj>
    <derivirana_varijabla naziv="DomainObject.Predmet.ProtuStrankaListNazivFormated_1">
      <item>AUTOCENTAR DANKIĆ d. o. o. za servisiranje motornih vozila, trgovinu i usluge</item>
    </derivirana_varijabla>
  </DomainObject.Predmet.ProtuStrankaListNazivFormated>
  <DomainObject.Predmet.ProtuStrankaListNazivFormatedOIB>
    <izvorni_sadrzaj>
      <item>AUTOCENTAR DANKIĆ d. o. o. za servisiranje motornih vozila, trgovinu i usluge, OIB 06314807685</item>
    </izvorni_sadrzaj>
    <derivirana_varijabla naziv="DomainObject.Predmet.ProtuStrankaListNazivFormatedOIB_1">
      <item>AUTOCENTAR DANKIĆ d. o. o. za servisiranje motornih vozila, trgovinu i usluge, OIB 06314807685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AUTOCENTAR DANKIĆ d. o. o. za servisiranje motornih vozila, trgovinu i usluge</izvorni_sadrzaj>
    <derivirana_varijabla naziv="DomainObject.Predmet.ProtustrankaIDrugi_1">AUTOCENTAR DANKIĆ d. o. o. za servisiranje motornih vozila,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AUTOCENTAR DANKIĆ d. o. o. za servisiranje motornih vozila, trgovinu i usluge, OIB 06314807685, Sjeverna vezna cesta br. 2, 35000 Slavonski Brod</izvorni_sadrzaj>
    <derivirana_varijabla naziv="DomainObject.Predmet.ProtustrankaIDrugiAdressOIB_1">AUTOCENTAR DANKIĆ d. o. o. za servisiranje motornih vozila, trgovinu i usluge, OIB 06314807685, Sjeverna vezna cesta br.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AUTOCENTAR DANKIĆ d. o. o. za servisiranje motornih vozila, trgovinu i usluge</item>
    </izvorni_sadrzaj>
    <derivirana_varijabla naziv="DomainObject.Predmet.SudioniciListNaziv_1">
      <item>Financijska agencija</item>
      <item>AUTOCENTAR DANKIĆ d. o. o. za servisiranje motornih vozila, trgovinu i usluge</item>
    </derivirana_varijabla>
  </DomainObject.Predmet.SudioniciListNaziv>
  <DomainObject.Predmet.SudioniciListAdressOIB>
    <izvorni_sadrzaj>
      <item>Financijska agencija, OIB 85821130368, Ulica grada Vukovara 70,10000 Zagreb</item>
      <item>AUTOCENTAR DANKIĆ d. o. o. za servisiranje motornih vozila, trgovinu i usluge, OIB 06314807685, Sjeverna vezna cesta br. 2,35000 Slavonski Brod</item>
    </izvorni_sadrzaj>
    <derivirana_varijabla naziv="DomainObject.Predmet.SudioniciListAdressOIB_1">
      <item>Financijska agencija, OIB 85821130368, Ulica grada Vukovara 70,10000 Zagreb</item>
      <item>AUTOCENTAR DANKIĆ d. o. o. za servisiranje motornih vozila, trgovinu i usluge, OIB 06314807685, Sjeverna vezna cesta br.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06314807685</item>
    </izvorni_sadrzaj>
    <derivirana_varijabla naziv="DomainObject.Predmet.SudioniciListNazivOIB_1">
      <item>, OIB 85821130368</item>
      <item>, OIB 06314807685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246</properties:Words>
  <properties:Characters>1359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2017-09-27T09:11:00Z</dcterms:created>
  <dc:creator>wsadmin</dc:creator>
  <cp:lastModifiedBy>wsadmin</cp:lastModifiedBy>
  <cp:lastPrinted>2017-09-27T09:11:00Z</cp:lastPrinted>
  <dcterms:modified xmlns:xsi="http://www.w3.org/2001/XMLSchema-instance" xsi:type="dcterms:W3CDTF">2017-09-27T09:12:00Z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