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0491" w14:paraId="b800491" w:rsidRDefault="00334325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334325">
        <w:t>1554/15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B953ED" w:rsidRPr="00554C67">
        <w:t>MANAG</w:t>
      </w:r>
      <w:proofErr w:type="spellEnd"/>
      <w:r w:rsidR="00B953ED" w:rsidRPr="00554C67">
        <w:t xml:space="preserve"> d.o.o. za usluge i trgovinu, Zagreb, </w:t>
      </w:r>
      <w:proofErr w:type="spellStart"/>
      <w:r w:rsidR="00B953ED" w:rsidRPr="00554C67">
        <w:t>Topolovečka</w:t>
      </w:r>
      <w:proofErr w:type="spellEnd"/>
      <w:r w:rsidR="00B953ED" w:rsidRPr="00554C67">
        <w:t xml:space="preserve"> 24, </w:t>
      </w:r>
      <w:proofErr w:type="spellStart"/>
      <w:r w:rsidR="00B953ED" w:rsidRPr="00554C67">
        <w:t>MBS</w:t>
      </w:r>
      <w:proofErr w:type="spellEnd"/>
      <w:r w:rsidR="00B953ED" w:rsidRPr="00554C67">
        <w:t xml:space="preserve">:080677312, </w:t>
      </w:r>
      <w:proofErr w:type="spellStart"/>
      <w:r w:rsidR="00B953ED" w:rsidRPr="00554C67">
        <w:t>OIB</w:t>
      </w:r>
      <w:proofErr w:type="spellEnd"/>
      <w:r w:rsidR="00B953ED" w:rsidRPr="00554C67">
        <w:t>:61057162819</w:t>
      </w:r>
      <w:r w:rsidR="00BD7A25" w:rsidRPr="006756CC">
        <w:t xml:space="preserve">, </w:t>
      </w:r>
      <w:r w:rsidR="00B953ED">
        <w:t>30. rujna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B953ED">
        <w:t>30. rujna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</w:t>
      </w:r>
      <w:r w:rsidR="00B953ED">
        <w:t xml:space="preserve"> privremenom</w:t>
      </w:r>
      <w:r w:rsidRPr="00992A94">
        <w:t xml:space="preserve">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B953ED">
        <w:t>30. rujna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21754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217547" w:rsidR="00BD641E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217547" w:rsidP="007A1486" w:rsidR="0021754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217547" w:rsidP="007A1486" w:rsidR="0021754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17547" w:rsidP="007A1486" w:rsidR="00217547" w:rsidRPr="007A1486">
      <w:pPr>
        <w:ind w:left="720"/>
      </w:pPr>
    </w:p>
    <w:p w:rsidRDefault="00217547" w:rsidP="00BD641E" w:rsidR="00217547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17547"/>
    <w:rsid w:val="00296981"/>
    <w:rsid w:val="002E355B"/>
    <w:rsid w:val="00334325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953ED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5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5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5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5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5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5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5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1554</izvorni_sadrzaj>
    <derivirana_varijabla naziv="DomainObject.Predmet.Broj_1">1554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2015.</izvorni_sadrzaj>
    <derivirana_varijabla naziv="DomainObject.Predmet.DatumOsnivanja_1">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St-1554/2015</izvorni_sadrzaj>
    <derivirana_varijabla naziv="DomainObject.Predmet.OznakaBroj_1">St-1554/2015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MANAG d.o.o. zastupanog po punomoćniku Marijan Bubalović</izvorni_sadrzaj>
    <derivirana_varijabla naziv="DomainObject.Predmet.ProtustrankaFormated_1">  MANAG d.o.o. zastupanog po punomoćniku Marijan Bubalović</derivirana_varijabla>
  </DomainObject.Predmet.ProtustrankaFormated>
  <DomainObject.Predmet.ProtustrankaFormatedOIB>
    <izvorni_sadrzaj>  MANAG d.o.o., OIB 61057162819 zastupanog po punomoćniku Marijan Bubalović</izvorni_sadrzaj>
    <derivirana_varijabla naziv="DomainObject.Predmet.ProtustrankaFormatedOIB_1">  MANAG d.o.o., OIB 61057162819 zastupanog po punomoćniku Marijan Bubalović</derivirana_varijabla>
  </DomainObject.Predmet.ProtustrankaFormatedOIB>
  <DomainObject.Predmet.ProtustrankaFormatedWithAdress>
    <izvorni_sadrzaj> MANAG d.o.o., Topolovečka 24, 10000 Zagreb zastupanog po punomoćniku Marijan Bubalović</izvorni_sadrzaj>
    <derivirana_varijabla naziv="DomainObject.Predmet.ProtustrankaFormatedWithAdress_1"> MANAG d.o.o., Topolovečka 24, 10000 Zagreb zastupanog po punomoćniku Marijan Bubalović</derivirana_varijabla>
  </DomainObject.Predmet.ProtustrankaFormatedWithAdress>
  <DomainObject.Predmet.ProtustrankaFormatedWithAdressOIB>
    <izvorni_sadrzaj> MANAG d.o.o., OIB 61057162819, Topolovečka 24, 10000 Zagreb zastupanog po punomoćniku Marijan Bubalović</izvorni_sadrzaj>
    <derivirana_varijabla naziv="DomainObject.Predmet.ProtustrankaFormatedWithAdressOIB_1"> MANAG d.o.o., OIB 61057162819, Topolovečka 24, 10000 Zagreb zastupanog po punomoćniku Marijan Bubalović</derivirana_varijabla>
  </DomainObject.Predmet.ProtustrankaFormatedWithAdressOIB>
  <DomainObject.Predmet.ProtustrankaWithAdress>
    <izvorni_sadrzaj>MANAG d.o.o. Topolovečka 24, 10000 Zagreb</izvorni_sadrzaj>
    <derivirana_varijabla naziv="DomainObject.Predmet.ProtustrankaWithAdress_1">MANAG d.o.o. Topolovečka 24, 10000 Zagreb</derivirana_varijabla>
  </DomainObject.Predmet.ProtustrankaWithAdress>
  <DomainObject.Predmet.ProtustrankaWithAdressOIB>
    <izvorni_sadrzaj>MANAG d.o.o., OIB 61057162819, Topolovečka 24, 10000 Zagreb</izvorni_sadrzaj>
    <derivirana_varijabla naziv="DomainObject.Predmet.ProtustrankaWithAdressOIB_1">MANAG d.o.o., OIB 61057162819, Topolovečka 24, 10000 Zagreb</derivirana_varijabla>
  </DomainObject.Predmet.ProtustrankaWithAdressOIB>
  <DomainObject.Predmet.ProtustrankaNazivFormated>
    <izvorni_sadrzaj>MANAG d.o.o.</izvorni_sadrzaj>
    <derivirana_varijabla naziv="DomainObject.Predmet.ProtustrankaNazivFormated_1">MANAG d.o.o.</derivirana_varijabla>
  </DomainObject.Predmet.ProtustrankaNazivFormated>
  <DomainObject.Predmet.ProtustrankaNazivFormatedOIB>
    <izvorni_sadrzaj>MANAG d.o.o., OIB 61057162819</izvorni_sadrzaj>
    <derivirana_varijabla naziv="DomainObject.Predmet.ProtustrankaNazivFormatedOIB_1">MANAG d.o.o., OIB 61057162819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MANAG d.o.o. zastupanog po punomoćniku Marijan Bubalović</item>
    </izvorni_sadrzaj>
    <derivirana_varijabla naziv="DomainObject.Predmet.ProtuStrankaListFormated_1">
      <item>MANAG d.o.o. zastupanog po punomoćniku Marijan Bubalović</item>
    </derivirana_varijabla>
  </DomainObject.Predmet.ProtuStrankaListFormated>
  <DomainObject.Predmet.ProtuStrankaListFormatedOIB>
    <izvorni_sadrzaj>
      <item>MANAG d.o.o., OIB 61057162819 zastupanog po punomoćniku Marijan Bubalović</item>
    </izvorni_sadrzaj>
    <derivirana_varijabla naziv="DomainObject.Predmet.ProtuStrankaListFormatedOIB_1">
      <item>MANAG d.o.o., OIB 61057162819 zastupanog po punomoćniku Marijan Bubalović</item>
    </derivirana_varijabla>
  </DomainObject.Predmet.ProtuStrankaListFormatedOIB>
  <DomainObject.Predmet.ProtuStrankaListFormatedWithAdress>
    <izvorni_sadrzaj>
      <item>MANAG d.o.o., Topolovečka 24, 10000 Zagreb zastupanog po punomoćniku Marijan Bubalović</item>
    </izvorni_sadrzaj>
    <derivirana_varijabla naziv="DomainObject.Predmet.ProtuStrankaListFormatedWithAdress_1">
      <item>MANAG d.o.o., Topolovečka 24, 10000 Zagreb zastupanog po punomoćniku Marijan Bubalović</item>
    </derivirana_varijabla>
  </DomainObject.Predmet.ProtuStrankaListFormatedWithAdress>
  <DomainObject.Predmet.ProtuStrankaListFormatedWithAdressOIB>
    <izvorni_sadrzaj>
      <item>MANAG d.o.o., OIB 61057162819, Topolovečka 24, 10000 Zagreb zastupanog po punomoćniku Marijan Bubalović</item>
    </izvorni_sadrzaj>
    <derivirana_varijabla naziv="DomainObject.Predmet.ProtuStrankaListFormatedWithAdressOIB_1">
      <item>MANAG d.o.o., OIB 61057162819, Topolovečka 24, 10000 Zagreb zastupanog po punomoćniku Marijan Bubalović</item>
    </derivirana_varijabla>
  </DomainObject.Predmet.ProtuStrankaListFormatedWithAdressOIB>
  <DomainObject.Predmet.ProtuStrankaListNazivFormated>
    <izvorni_sadrzaj>
      <item>MANAG d.o.o.</item>
    </izvorni_sadrzaj>
    <derivirana_varijabla naziv="DomainObject.Predmet.ProtuStrankaListNazivFormated_1">
      <item>MANAG d.o.o.</item>
    </derivirana_varijabla>
  </DomainObject.Predmet.ProtuStrankaListNazivFormated>
  <DomainObject.Predmet.ProtuStrankaListNazivFormatedOIB>
    <izvorni_sadrzaj>
      <item>MANAG d.o.o., OIB 61057162819</item>
    </izvorni_sadrzaj>
    <derivirana_varijabla naziv="DomainObject.Predmet.ProtuStrankaListNazivFormatedOIB_1">
      <item>MANAG d.o.o., OIB 61057162819</item>
    </derivirana_varijabla>
  </DomainObject.Predmet.ProtuStrankaListNazivFormatedOIB>
  <DomainObject.Predmet.OstaliListFormated>
    <izvorni_sadrzaj>
      <item>Marko Čačić</item>
      <item>Marijan Bubalović punomoćnik sudionika u postupku MANAG d.o.o.</item>
    </izvorni_sadrzaj>
    <derivirana_varijabla naziv="DomainObject.Predmet.OstaliListFormated_1">
      <item>Marko Čačić</item>
      <item>Marijan Bubalović punomoćnik sudionika u postupku MANAG d.o.o.</item>
    </derivirana_varijabla>
  </DomainObject.Predmet.OstaliListFormated>
  <DomainObject.Predmet.OstaliListFormatedOIB>
    <izvorni_sadrzaj>
      <item>Marko Čačić, OIB 71598929328</item>
      <item>Marijan Bubalović, OIB 16733451175 punomoćnik sudionika u postupku MANAG d.o.o.</item>
    </izvorni_sadrzaj>
    <derivirana_varijabla naziv="DomainObject.Predmet.OstaliListFormatedOIB_1">
      <item>Marko Čačić, OIB 71598929328</item>
      <item>Marijan Bubalović, OIB 16733451175 punomoćnik sudionika u postupku MANAG d.o.o.</item>
    </derivirana_varijabla>
  </DomainObject.Predmet.OstaliListFormatedOIB>
  <DomainObject.Predmet.OstaliListFormatedWithAdress>
    <izvorni_sadrzaj>
      <item>Marko Čačić, OSJEČKA ULICA 217 (ranije: NOVSKA, OSJEČKA ULICA, 217), 44330 Novska</item>
      <item>Marijan Bubalović, Topolovečka Ulica 24, 10000 Zagreb punomoćnik sudionika u postupku MANAG d.o.o.</item>
    </izvorni_sadrzaj>
    <derivirana_varijabla naziv="DomainObject.Predmet.OstaliListFormatedWithAdress_1">
      <item>Marko Čačić, OSJEČKA ULICA 217 (ranije: NOVSKA, OSJEČKA ULICA, 217), 44330 Novska</item>
      <item>Marijan Bubalović, Topolovečka Ulica 24, 10000 Zagreb punomoćnik sudionika u postupku MANAG d.o.o.</item>
    </derivirana_varijabla>
  </DomainObject.Predmet.OstaliListFormatedWithAdress>
  <DomainObject.Predmet.OstaliListFormatedWithAdressOIB>
    <izvorni_sadrzaj>
      <item>Marko Čačić, OIB 71598929328, OSJEČKA ULICA 217 (ranije: NOVSKA, OSJEČKA ULICA, 217), 44330 Novska</item>
      <item>Marijan Bubalović, OIB 16733451175, Topolovečka Ulica 24, 10000 Zagreb punomoćnik sudionika u postupku MANAG d.o.o.</item>
    </izvorni_sadrzaj>
    <derivirana_varijabla naziv="DomainObject.Predmet.OstaliListFormatedWithAdressOIB_1">
      <item>Marko Čačić, OIB 71598929328, OSJEČKA ULICA 217 (ranije: NOVSKA, OSJEČKA ULICA, 217), 44330 Novska</item>
      <item>Marijan Bubalović, OIB 16733451175, Topolovečka Ulica 24, 10000 Zagreb punomoćnik sudionika u postupku MANAG d.o.o.</item>
    </derivirana_varijabla>
  </DomainObject.Predmet.OstaliListFormatedWithAdressOIB>
  <DomainObject.Predmet.OstaliListNazivFormated>
    <izvorni_sadrzaj>
      <item>Marko Čačić</item>
      <item>Marijan Bubalović</item>
    </izvorni_sadrzaj>
    <derivirana_varijabla naziv="DomainObject.Predmet.OstaliListNazivFormated_1">
      <item>Marko Čačić</item>
      <item>Marijan Bubalović</item>
    </derivirana_varijabla>
  </DomainObject.Predmet.OstaliListNazivFormated>
  <DomainObject.Predmet.OstaliListNazivFormatedOIB>
    <izvorni_sadrzaj>
      <item>Marko Čačić, OIB 71598929328</item>
      <item>Marijan Bubalović, OIB 16733451175</item>
    </izvorni_sadrzaj>
    <derivirana_varijabla naziv="DomainObject.Predmet.OstaliListNazivFormatedOIB_1">
      <item>Marko Čačić, OIB 71598929328</item>
      <item>Marijan Bubalović, OIB 16733451175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MANAG d.o.o.</izvorni_sadrzaj>
    <derivirana_varijabla naziv="DomainObject.Predmet.ProtustrankaIDrugi_1">MANAG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MANAG d.o.o., OIB 61057162819, Topolovečka 24, 10000 Zagreb</izvorni_sadrzaj>
    <derivirana_varijabla naziv="DomainObject.Predmet.ProtustrankaIDrugiAdressOIB_1">MANAG d.o.o., OIB 61057162819, Topolovečka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MANAG d.o.o.</item>
      <item>Marko Čačić</item>
      <item>Marijan Bubalović</item>
      <item>VJEROVNICI</item>
    </izvorni_sadrzaj>
    <derivirana_varijabla naziv="DomainObject.Predmet.SudioniciListNaziv_1">
      <item>FINA Regionalni centar Zagreb</item>
      <item>MANAG d.o.o.</item>
      <item>Marko Čačić</item>
      <item>Marijan Bubalović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MANAG d.o.o., OIB 61057162819, Topolovečka 24,10000 Zagreb</item>
      <item>Marko Čačić, OIB 71598929328, OSJEČKA ULICA 217 (ranije: NOVSKA, OSJEČKA ULICA, 217),44330 Novska</item>
      <item>Marijan Bubalović, OIB 16733451175, Topolovečka Ulica 24,10000 Zagreb</item>
      <item>VJEROVNICI</item>
    </izvorni_sadrzaj>
    <derivirana_varijabla naziv="DomainObject.Predmet.SudioniciListAdressOIB_1">
      <item>FINA Regionalni centar Zagreb, OIB 85821130368, Ilica 307,10000 Zagreb</item>
      <item>MANAG d.o.o., OIB 61057162819, Topolovečka 24,10000 Zagreb</item>
      <item>Marko Čačić, OIB 71598929328, OSJEČKA ULICA 217 (ranije: NOVSKA, OSJEČKA ULICA, 217),44330 Novska</item>
      <item>Marijan Bubalović, OIB 16733451175, Topolovečka Ulica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61057162819</item>
      <item>, OIB 71598929328</item>
      <item>, OIB 16733451175</item>
      <item>, OIB null</item>
    </izvorni_sadrzaj>
    <derivirana_varijabla naziv="DomainObject.Predmet.SudioniciListNazivOIB_1">
      <item>, OIB 85821130368</item>
      <item>, OIB 61057162819</item>
      <item>, OIB 71598929328</item>
      <item>, OIB 16733451175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103</properties:Words>
  <properties:Characters>545</properties:Characters>
  <properties:Lines>35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2016-09-30T09:04:00Z</dcterms:created>
  <dc:creator>nmarkovic</dc:creator>
  <cp:lastModifiedBy>Ivana Stampf</cp:lastModifiedBy>
  <cp:lastPrinted>2014-03-31T09:11:00Z</cp:lastPrinted>
  <dcterms:modified xmlns:xsi="http://www.w3.org/2001/XMLSchema-instance" xsi:type="dcterms:W3CDTF">2016-10-14T08:32:00Z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