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fb6b" w14:paraId="e7bfb6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</w:t>
      </w:r>
      <w:r w:rsidR="00092694">
        <w:rPr>
          <w:lang w:val="hr-HR"/>
        </w:rPr>
        <w:t>87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92694">
        <w:rPr>
          <w:lang w:val="hr-HR"/>
        </w:rPr>
        <w:t>KRON-Z d.o.o., Zagreb, Samoborska cesta 354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092694">
        <w:rPr>
          <w:lang w:val="hr-HR"/>
        </w:rPr>
        <w:t>080157493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092694">
        <w:rPr>
          <w:lang w:val="hr-HR"/>
        </w:rPr>
        <w:t>84897845748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</w:t>
      </w:r>
      <w:r w:rsidR="00092694">
        <w:rPr>
          <w:lang w:val="hr-HR"/>
        </w:rPr>
        <w:t>87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92694">
        <w:rPr>
          <w:lang w:val="hr-HR"/>
        </w:rPr>
        <w:t>128.529,88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92694">
        <w:rPr>
          <w:lang w:val="hr-HR"/>
        </w:rPr>
        <w:t>Zoran Javurek iz Zagreba, Jagnedje 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92694">
        <w:rPr>
          <w:lang w:val="hr-HR"/>
        </w:rPr>
        <w:t>00247864828,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AD1" w:rsidR="00A91AD1">
      <w:r>
        <w:separator/>
      </w:r>
    </w:p>
  </w:endnote>
  <w:endnote w:id="0" w:type="continuationSeparator">
    <w:p w:rsidRDefault="00A91AD1" w:rsidR="00A91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AD1" w:rsidR="00A91AD1">
      <w:r>
        <w:separator/>
      </w:r>
    </w:p>
  </w:footnote>
  <w:footnote w:id="0" w:type="continuationSeparator">
    <w:p w:rsidRDefault="00A91AD1" w:rsidR="00A91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2694"/>
    <w:rsid w:val="000B6A05"/>
    <w:rsid w:val="000D321C"/>
    <w:rsid w:val="000E2229"/>
    <w:rsid w:val="000E2494"/>
    <w:rsid w:val="00137AA5"/>
    <w:rsid w:val="00184DF0"/>
    <w:rsid w:val="001B397D"/>
    <w:rsid w:val="001D3155"/>
    <w:rsid w:val="00221A5F"/>
    <w:rsid w:val="00230CD2"/>
    <w:rsid w:val="00255A57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72FA6"/>
    <w:rsid w:val="004B2C5E"/>
    <w:rsid w:val="004B43D1"/>
    <w:rsid w:val="004B7E8E"/>
    <w:rsid w:val="004F7B32"/>
    <w:rsid w:val="0052619D"/>
    <w:rsid w:val="005351C7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1AD1"/>
    <w:rsid w:val="00A92DDD"/>
    <w:rsid w:val="00A95F05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3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3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KRON-Z d.o.o. zastupanog po punomoćniku Zoran Javurek</izvorni_sadrzaj>
    <derivirana_varijabla naziv="DomainObject.Predmet.ProtustrankaFormated_1">  KRON-Z d.o.o. zastupanog po punomoćniku Zoran Javurek</derivirana_varijabla>
  </DomainObject.Predmet.ProtustrankaFormated>
  <DomainObject.Predmet.ProtustrankaFormatedOIB>
    <izvorni_sadrzaj>  KRON-Z d.o.o., OIB 84897845748 zastupanog po punomoćniku Zoran Javurek</izvorni_sadrzaj>
    <derivirana_varijabla naziv="DomainObject.Predmet.ProtustrankaFormatedOIB_1">  KRON-Z d.o.o., OIB 84897845748 zastupanog po punomoćniku Zoran Javurek</derivirana_varijabla>
  </DomainObject.Predmet.ProtustrankaFormatedOIB>
  <DomainObject.Predmet.ProtustrankaFormatedWithAdress>
    <izvorni_sadrzaj> KRON-Z d.o.o., Samoborska cesta 354, 10000 Zagreb zastupanog po punomoćniku Zoran Javurek</izvorni_sadrzaj>
    <derivirana_varijabla naziv="DomainObject.Predmet.ProtustrankaFormatedWithAdress_1"> KRON-Z d.o.o., Samoborska cesta 354, 10000 Zagreb zastupanog po punomoćniku Zoran Javurek</derivirana_varijabla>
  </DomainObject.Predmet.ProtustrankaFormatedWithAdress>
  <DomainObject.Predmet.ProtustrankaFormatedWithAdressOIB>
    <izvorni_sadrzaj> KRON-Z d.o.o., OIB 84897845748, Samoborska cesta 354, 10000 Zagreb zastupanog po punomoćniku Zoran Javurek</izvorni_sadrzaj>
    <derivirana_varijabla naziv="DomainObject.Predmet.ProtustrankaFormatedWithAdressOIB_1"> KRON-Z d.o.o., OIB 84897845748, Samoborska cesta 354, 10000 Zagreb zastupanog po punomoćniku Zoran Javurek</derivirana_varijabla>
  </DomainObject.Predmet.ProtustrankaFormatedWithAdressOIB>
  <DomainObject.Predmet.ProtustrankaWithAdress>
    <izvorni_sadrzaj>KRON-Z d.o.o. Samoborska cesta 354, 10000 Zagreb</izvorni_sadrzaj>
    <derivirana_varijabla naziv="DomainObject.Predmet.ProtustrankaWithAdress_1">KRON-Z d.o.o. Samoborska cesta 354, 10000 Zagreb</derivirana_varijabla>
  </DomainObject.Predmet.ProtustrankaWithAdress>
  <DomainObject.Predmet.ProtustrankaWithAdressOIB>
    <izvorni_sadrzaj>KRON-Z d.o.o., OIB 84897845748, Samoborska cesta 354, 10000 Zagreb</izvorni_sadrzaj>
    <derivirana_varijabla naziv="DomainObject.Predmet.ProtustrankaWithAdressOIB_1">KRON-Z d.o.o., OIB 84897845748, Samoborska cesta 354, 10000 Zagreb</derivirana_varijabla>
  </DomainObject.Predmet.ProtustrankaWithAdressOIB>
  <DomainObject.Predmet.ProtustrankaNazivFormated>
    <izvorni_sadrzaj>KRON-Z d.o.o.</izvorni_sadrzaj>
    <derivirana_varijabla naziv="DomainObject.Predmet.ProtustrankaNazivFormated_1">KRON-Z d.o.o.</derivirana_varijabla>
  </DomainObject.Predmet.ProtustrankaNazivFormated>
  <DomainObject.Predmet.ProtustrankaNazivFormatedOIB>
    <izvorni_sadrzaj>KRON-Z d.o.o., OIB 84897845748</izvorni_sadrzaj>
    <derivirana_varijabla naziv="DomainObject.Predmet.ProtustrankaNazivFormatedOIB_1">KRON-Z d.o.o., OIB 84897845748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KRON-Z d.o.o. zastupanog po punomoćniku Zoran Javurek</item>
    </izvorni_sadrzaj>
    <derivirana_varijabla naziv="DomainObject.Predmet.ProtuStrankaListFormated_1">
      <item>KRON-Z d.o.o. zastupanog po punomoćniku Zoran Javurek</item>
    </derivirana_varijabla>
  </DomainObject.Predmet.ProtuStrankaListFormated>
  <DomainObject.Predmet.ProtuStrankaListFormatedOIB>
    <izvorni_sadrzaj>
      <item>KRON-Z d.o.o., OIB 84897845748 zastupanog po punomoćniku Zoran Javurek</item>
    </izvorni_sadrzaj>
    <derivirana_varijabla naziv="DomainObject.Predmet.ProtuStrankaListFormatedOIB_1">
      <item>KRON-Z d.o.o., OIB 84897845748 zastupanog po punomoćniku Zoran Javurek</item>
    </derivirana_varijabla>
  </DomainObject.Predmet.ProtuStrankaListFormatedOIB>
  <DomainObject.Predmet.ProtuStrankaListFormatedWithAdress>
    <izvorni_sadrzaj>
      <item>KRON-Z d.o.o., Samoborska cesta 354, 10000 Zagreb zastupanog po punomoćniku Zoran Javurek</item>
    </izvorni_sadrzaj>
    <derivirana_varijabla naziv="DomainObject.Predmet.ProtuStrankaListFormatedWithAdress_1">
      <item>KRON-Z d.o.o., Samoborska cesta 354, 10000 Zagreb zastupanog po punomoćniku Zoran Javurek</item>
    </derivirana_varijabla>
  </DomainObject.Predmet.ProtuStrankaListFormatedWithAdress>
  <DomainObject.Predmet.ProtuStrankaListFormatedWithAdressOIB>
    <izvorni_sadrzaj>
      <item>KRON-Z d.o.o., OIB 84897845748, Samoborska cesta 354, 10000 Zagreb zastupanog po punomoćniku Zoran Javurek</item>
    </izvorni_sadrzaj>
    <derivirana_varijabla naziv="DomainObject.Predmet.ProtuStrankaListFormatedWithAdressOIB_1">
      <item>KRON-Z d.o.o., OIB 84897845748, Samoborska cesta 354, 10000 Zagreb zastupanog po punomoćniku Zoran Javurek</item>
    </derivirana_varijabla>
  </DomainObject.Predmet.ProtuStrankaListFormatedWithAdressOIB>
  <DomainObject.Predmet.ProtuStrankaListNazivFormated>
    <izvorni_sadrzaj>
      <item>KRON-Z d.o.o.</item>
    </izvorni_sadrzaj>
    <derivirana_varijabla naziv="DomainObject.Predmet.ProtuStrankaListNazivFormated_1">
      <item>KRON-Z d.o.o.</item>
    </derivirana_varijabla>
  </DomainObject.Predmet.ProtuStrankaListNazivFormated>
  <DomainObject.Predmet.ProtuStrankaListNazivFormatedOIB>
    <izvorni_sadrzaj>
      <item>KRON-Z d.o.o., OIB 84897845748</item>
    </izvorni_sadrzaj>
    <derivirana_varijabla naziv="DomainObject.Predmet.ProtuStrankaListNazivFormatedOIB_1">
      <item>KRON-Z d.o.o., OIB 84897845748</item>
    </derivirana_varijabla>
  </DomainObject.Predmet.ProtuStrankaListNazivFormatedOIB>
  <DomainObject.Predmet.OstaliListFormated>
    <izvorni_sadrzaj>
      <item>Zoran Javurek punomoćnik sudionika u postupku KRON-Z d.o.o.</item>
    </izvorni_sadrzaj>
    <derivirana_varijabla naziv="DomainObject.Predmet.OstaliListFormated_1">
      <item>Zoran Javurek punomoćnik sudionika u postupku KRON-Z d.o.o.</item>
    </derivirana_varijabla>
  </DomainObject.Predmet.OstaliListFormated>
  <DomainObject.Predmet.OstaliListFormatedOIB>
    <izvorni_sadrzaj>
      <item>Zoran Javurek, OIB 00247864828 punomoćnik sudionika u postupku KRON-Z d.o.o.</item>
    </izvorni_sadrzaj>
    <derivirana_varijabla naziv="DomainObject.Predmet.OstaliListFormatedOIB_1">
      <item>Zoran Javurek, OIB 00247864828 punomoćnik sudionika u postupku KRON-Z d.o.o.</item>
    </derivirana_varijabla>
  </DomainObject.Predmet.OstaliListFormatedOIB>
  <DomainObject.Predmet.OstaliListFormatedWithAdress>
    <izvorni_sadrzaj>
      <item>Zoran Javurek, Jagnedje 3, 10000 Zagreb punomoćnik sudionika u postupku KRON-Z d.o.o.</item>
    </izvorni_sadrzaj>
    <derivirana_varijabla naziv="DomainObject.Predmet.OstaliListFormatedWithAdress_1">
      <item>Zoran Javurek, Jagnedje 3, 10000 Zagreb punomoćnik sudionika u postupku KRON-Z d.o.o.</item>
    </derivirana_varijabla>
  </DomainObject.Predmet.OstaliListFormatedWithAdress>
  <DomainObject.Predmet.OstaliListFormatedWithAdressOIB>
    <izvorni_sadrzaj>
      <item>Zoran Javurek, OIB 00247864828, Jagnedje 3, 10000 Zagreb punomoćnik sudionika u postupku KRON-Z d.o.o.</item>
    </izvorni_sadrzaj>
    <derivirana_varijabla naziv="DomainObject.Predmet.OstaliListFormatedWithAdressOIB_1">
      <item>Zoran Javurek, OIB 00247864828, Jagnedje 3, 10000 Zagreb punomoćnik sudionika u postupku KRON-Z d.o.o.</item>
    </derivirana_varijabla>
  </DomainObject.Predmet.OstaliListFormatedWithAdressOIB>
  <DomainObject.Predmet.OstaliListNazivFormated>
    <izvorni_sadrzaj>
      <item>Zoran Javurek</item>
    </izvorni_sadrzaj>
    <derivirana_varijabla naziv="DomainObject.Predmet.OstaliListNazivFormated_1">
      <item>Zoran Javurek</item>
    </derivirana_varijabla>
  </DomainObject.Predmet.OstaliListNazivFormated>
  <DomainObject.Predmet.OstaliListNazivFormatedOIB>
    <izvorni_sadrzaj>
      <item>Zoran Javurek, OIB 00247864828</item>
    </izvorni_sadrzaj>
    <derivirana_varijabla naziv="DomainObject.Predmet.OstaliListNazivFormatedOIB_1">
      <item>Zoran Javurek, OIB 00247864828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KRON-Z d.o.o.</izvorni_sadrzaj>
    <derivirana_varijabla naziv="DomainObject.Predmet.ProtustrankaIDrugi_1">KRON-Z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KRON-Z d.o.o., OIB 84897845748, Samoborska cesta 354, 10000 Zagreb</izvorni_sadrzaj>
    <derivirana_varijabla naziv="DomainObject.Predmet.ProtustrankaIDrugiAdressOIB_1">KRON-Z d.o.o., OIB 84897845748, Samoborska cesta 354,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KRON-Z d.o.o.</item>
      <item>FINA Regionalni centar Zagreb</item>
      <item>Zoran Javurek</item>
    </izvorni_sadrzaj>
    <derivirana_varijabla naziv="DomainObject.Predmet.SudioniciListNaziv_1">
      <item>KRON-Z d.o.o.</item>
      <item>FINA Regionalni centar Zagreb</item>
      <item>Zoran Javurek</item>
    </derivirana_varijabla>
  </DomainObject.Predmet.SudioniciListNaziv>
  <DomainObject.Predmet.SudioniciListAdressOIB>
    <izvorni_sadrzaj>
      <item>KRON-Z d.o.o., OIB 84897845748, Samoborska cesta 354,10000 Zagreb</item>
      <item>FINA Regionalni centar Zagreb, OIB 85821130368, Trg svibanjskih žrtava 1995. br. 1,10000 Zagreb</item>
      <item>Zoran Javurek, OIB 00247864828, Jagnedje 3,10000 Zagreb</item>
    </izvorni_sadrzaj>
    <derivirana_varijabla naziv="DomainObject.Predmet.SudioniciListAdressOIB_1">
      <item>KRON-Z d.o.o., OIB 84897845748, Samoborska cesta 354,10000 Zagreb</item>
      <item>FINA Regionalni centar Zagreb, OIB 85821130368, Trg svibanjskih žrtava 1995. br. 1,10000 Zagreb</item>
      <item>Zoran Javurek, OIB 00247864828, Jagnedje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84897845748</item>
      <item>, OIB 85821130368</item>
      <item>, OIB 00247864828</item>
    </izvorni_sadrzaj>
    <derivirana_varijabla naziv="DomainObject.Predmet.SudioniciListNazivOIB_1">
      <item>, OIB 84897845748</item>
      <item>, OIB 85821130368</item>
      <item>, OIB 00247864828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73C18-86EC-4EA7-9595-C7A3C2C27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1682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2016-06-30T06:39:00Z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2016-06-30T11:30:00Z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