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867f" w14:paraId="90a867f" w:rsidRDefault="001015DC" w:rsidP="00910611" w:rsidR="001015DC" w:rsidRPr="001015D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015DC">
        <w:rPr>
          <w:rFonts w:hAnsi="Times New Roman" w:ascii="Times New Roman"/>
          <w:b w:val="false"/>
        </w:rPr>
        <w:t xml:space="preserve">     </w:t>
      </w:r>
      <w:r w:rsidRPr="001015D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15DC" w:rsidP="00910611" w:rsidR="001015DC" w:rsidRPr="001015DC">
      <w:pPr>
        <w:rPr>
          <w:rFonts w:hAnsi="Times New Roman" w:ascii="Times New Roman"/>
          <w:b w:val="false"/>
        </w:rPr>
      </w:pPr>
      <w:r w:rsidRPr="001015DC">
        <w:rPr>
          <w:rFonts w:eastAsia="MS Mincho" w:hAnsi="Times New Roman" w:ascii="Times New Roman"/>
          <w:b w:val="false"/>
        </w:rPr>
        <w:t xml:space="preserve">   REPUBLIKA HRVATSKA</w:t>
      </w:r>
    </w:p>
    <w:p w:rsidRDefault="001015DC" w:rsidP="00910611" w:rsidR="001015DC" w:rsidRPr="001015DC">
      <w:pPr>
        <w:rPr>
          <w:rFonts w:hAnsi="Times New Roman" w:ascii="Times New Roman"/>
          <w:b w:val="false"/>
        </w:rPr>
      </w:pPr>
      <w:r w:rsidRPr="001015DC">
        <w:rPr>
          <w:rFonts w:eastAsia="MS Mincho" w:hAnsi="Times New Roman" w:ascii="Times New Roman"/>
          <w:b w:val="false"/>
        </w:rPr>
        <w:t>TRGOVAČKI SUD U RIJECI</w:t>
      </w:r>
    </w:p>
    <w:p w:rsidRDefault="001015DC" w:rsidR="001015DC" w:rsidRPr="001015DC">
      <w:pPr>
        <w:rPr>
          <w:rFonts w:eastAsia="MS Mincho" w:hAnsi="Times New Roman" w:ascii="Times New Roman"/>
          <w:b w:val="false"/>
        </w:rPr>
      </w:pPr>
      <w:r w:rsidRPr="001015D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015DC" w:rsidP="00910611" w:rsidR="001015DC" w:rsidRPr="00910611"/>
    <w:p w:rsidRDefault="008E2F63" w:rsidP="008E2F63" w:rsidR="008E2F63" w:rsidRPr="00033D37">
      <w:pPr>
        <w:jc w:val="both"/>
        <w:rPr>
          <w:rFonts w:hAnsi="Times New Roman" w:ascii="Times New Roman"/>
        </w:rPr>
      </w:pPr>
    </w:p>
    <w:p w:rsidRDefault="0051310E" w:rsidP="0051310E" w:rsidR="003742A7" w:rsidRPr="00033D3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119/17-</w:t>
      </w:r>
      <w:r w:rsidR="00E25AAB">
        <w:rPr>
          <w:rFonts w:hAnsi="Times New Roman" w:ascii="Times New Roman"/>
          <w:b w:val="false"/>
        </w:rPr>
        <w:t>37</w:t>
      </w:r>
    </w:p>
    <w:p w:rsidRDefault="00E25AAB" w:rsidP="001A2F93" w:rsidR="00E25AAB">
      <w:pPr>
        <w:jc w:val="center"/>
        <w:rPr>
          <w:rFonts w:hAnsi="Times New Roman" w:ascii="Times New Roman"/>
        </w:rPr>
      </w:pPr>
    </w:p>
    <w:p w:rsidRDefault="001A2F93" w:rsidP="001A2F93" w:rsidR="008E2F63" w:rsidRPr="00033D37">
      <w:pPr>
        <w:jc w:val="center"/>
        <w:rPr>
          <w:rFonts w:hAnsi="Times New Roman" w:ascii="Times New Roman"/>
        </w:rPr>
      </w:pPr>
      <w:r w:rsidRPr="00033D37">
        <w:rPr>
          <w:rFonts w:hAnsi="Times New Roman" w:ascii="Times New Roman"/>
        </w:rPr>
        <w:t>R E P U B L I K A   H R V A T S K A</w:t>
      </w:r>
    </w:p>
    <w:p w:rsidRDefault="001A2F93" w:rsidP="001A2F93" w:rsidR="001A2F93" w:rsidRPr="00033D37">
      <w:pPr>
        <w:jc w:val="center"/>
        <w:rPr>
          <w:rFonts w:hAnsi="Times New Roman" w:ascii="Times New Roman"/>
        </w:rPr>
      </w:pPr>
    </w:p>
    <w:p w:rsidRDefault="00103044" w:rsidP="00103044" w:rsidR="00103044" w:rsidRPr="00033D37">
      <w:pPr>
        <w:jc w:val="center"/>
        <w:rPr>
          <w:rFonts w:hAnsi="Times New Roman" w:ascii="Times New Roman"/>
        </w:rPr>
      </w:pPr>
      <w:r w:rsidRPr="00033D37">
        <w:rPr>
          <w:rFonts w:hAnsi="Times New Roman" w:ascii="Times New Roman"/>
        </w:rPr>
        <w:t>R J E Š E N J E</w:t>
      </w:r>
    </w:p>
    <w:p w:rsidRDefault="0036669B" w:rsidP="008E2F63" w:rsidR="0036669B" w:rsidRPr="00DE7358">
      <w:pPr>
        <w:jc w:val="center"/>
        <w:rPr>
          <w:rFonts w:hAnsi="Times New Roman" w:ascii="Times New Roman"/>
          <w:b w:val="false"/>
        </w:rPr>
      </w:pPr>
    </w:p>
    <w:p w:rsidRDefault="00DE7358" w:rsidP="00DE7358" w:rsidR="00DE7358" w:rsidRPr="00DE7358">
      <w:pPr>
        <w:ind w:firstLine="720"/>
        <w:jc w:val="both"/>
        <w:rPr>
          <w:rFonts w:hAnsi="Times New Roman" w:ascii="Times New Roman"/>
          <w:b w:val="false"/>
        </w:rPr>
      </w:pPr>
      <w:r w:rsidRPr="00DE7358">
        <w:rPr>
          <w:rFonts w:hAnsi="Times New Roman" w:ascii="Times New Roman"/>
          <w:b w:val="false"/>
        </w:rPr>
        <w:t xml:space="preserve">Trgovački sud u Rijeci, OIB 88785964957 po sucu pojedincu Danieli Korlević, u stečajnom postupku nad dužnikom </w:t>
      </w:r>
      <w:r w:rsidR="0051310E" w:rsidRPr="0051310E">
        <w:rPr>
          <w:rFonts w:hAnsi="Times New Roman" w:ascii="Times New Roman"/>
          <w:b w:val="false"/>
        </w:rPr>
        <w:t>SALVUS d. o. o. za proizvodnju i trgovinu, Rijeka, Ivana Lenca 7, OIB 62840919325</w:t>
      </w:r>
      <w:r w:rsidR="0051310E">
        <w:t xml:space="preserve"> </w:t>
      </w:r>
      <w:r w:rsidR="0051310E">
        <w:rPr>
          <w:rFonts w:hAnsi="Times New Roman" w:ascii="Times New Roman"/>
          <w:b w:val="false"/>
        </w:rPr>
        <w:t>dana 23</w:t>
      </w:r>
      <w:r w:rsidRPr="00DE7358">
        <w:rPr>
          <w:rFonts w:hAnsi="Times New Roman" w:ascii="Times New Roman"/>
          <w:b w:val="false"/>
        </w:rPr>
        <w:t xml:space="preserve">. veljače 2018. </w:t>
      </w:r>
    </w:p>
    <w:p w:rsidRDefault="00033D37" w:rsidP="00033D37" w:rsidR="008E2F63" w:rsidRPr="00033D37">
      <w:pPr>
        <w:tabs>
          <w:tab w:pos="7070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03044" w:rsidP="008E2F63" w:rsidR="008E2F63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r i j e š i o </w:t>
      </w:r>
      <w:r w:rsidR="004A16D2" w:rsidRPr="00033D37">
        <w:rPr>
          <w:rFonts w:hAnsi="Times New Roman" w:ascii="Times New Roman"/>
          <w:b w:val="false"/>
        </w:rPr>
        <w:t xml:space="preserve"> </w:t>
      </w:r>
      <w:r w:rsidRPr="00033D37">
        <w:rPr>
          <w:rFonts w:hAnsi="Times New Roman" w:ascii="Times New Roman"/>
          <w:b w:val="false"/>
        </w:rPr>
        <w:t xml:space="preserve">  </w:t>
      </w:r>
      <w:r w:rsidR="008E2F63" w:rsidRPr="00033D37">
        <w:rPr>
          <w:rFonts w:hAnsi="Times New Roman" w:ascii="Times New Roman"/>
          <w:b w:val="false"/>
        </w:rPr>
        <w:t>j e</w:t>
      </w:r>
    </w:p>
    <w:p w:rsidRDefault="00431FB0" w:rsidP="008E2F63" w:rsidR="00431FB0" w:rsidRPr="00033D37">
      <w:pPr>
        <w:jc w:val="center"/>
        <w:rPr>
          <w:rFonts w:hAnsi="Times New Roman" w:ascii="Times New Roman"/>
        </w:rPr>
      </w:pPr>
    </w:p>
    <w:p w:rsidRDefault="00300B33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ab/>
      </w:r>
      <w:r w:rsidR="008E2F63" w:rsidRPr="00033D37">
        <w:rPr>
          <w:rFonts w:hAnsi="Times New Roman" w:ascii="Times New Roman"/>
          <w:b w:val="false"/>
          <w:bCs/>
        </w:rPr>
        <w:t>Saziva se</w:t>
      </w:r>
    </w:p>
    <w:p w:rsidRDefault="000B0D13" w:rsidP="00E02BCD" w:rsidR="00E02BCD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>Skupština</w:t>
      </w:r>
      <w:r w:rsidR="008E2F63" w:rsidRPr="00033D37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</w:p>
    <w:p w:rsidRDefault="00C76FB4" w:rsidP="00DE7358" w:rsidR="00E02BCD" w:rsidRPr="00DE7358">
      <w:pPr>
        <w:ind w:firstLine="720"/>
        <w:jc w:val="both"/>
      </w:pPr>
      <w:r w:rsidRPr="00033D37">
        <w:rPr>
          <w:rFonts w:hAnsi="Times New Roman" w:ascii="Times New Roman"/>
          <w:b w:val="false"/>
          <w:bCs/>
        </w:rPr>
        <w:t xml:space="preserve">u stečajnom postupku nad </w:t>
      </w:r>
      <w:r w:rsidR="00033D37">
        <w:rPr>
          <w:rFonts w:hAnsi="Times New Roman" w:ascii="Times New Roman"/>
          <w:b w:val="false"/>
          <w:bCs/>
        </w:rPr>
        <w:t>dužnikom</w:t>
      </w:r>
      <w:r w:rsidRPr="00033D37">
        <w:rPr>
          <w:rFonts w:hAnsi="Times New Roman" w:ascii="Times New Roman"/>
          <w:b w:val="false"/>
          <w:bCs/>
        </w:rPr>
        <w:t xml:space="preserve"> </w:t>
      </w:r>
      <w:r w:rsidR="0051310E" w:rsidRPr="0051310E">
        <w:rPr>
          <w:rFonts w:hAnsi="Times New Roman" w:ascii="Times New Roman"/>
          <w:b w:val="false"/>
        </w:rPr>
        <w:t>SALVUS d. o. o. za proizvodnju i trgovinu, Rijeka, Ivana Lenca 7, OIB 62840919325</w:t>
      </w:r>
      <w:r w:rsidR="0051310E">
        <w:rPr>
          <w:rFonts w:hAnsi="Times New Roman" w:ascii="Times New Roman"/>
          <w:b w:val="false"/>
        </w:rPr>
        <w:t xml:space="preserve"> </w:t>
      </w:r>
      <w:r w:rsidR="000B0D13" w:rsidRPr="00033D37">
        <w:rPr>
          <w:rFonts w:hAnsi="Times New Roman" w:ascii="Times New Roman"/>
          <w:b w:val="false"/>
          <w:bCs/>
        </w:rPr>
        <w:t>za dan</w:t>
      </w:r>
    </w:p>
    <w:p w:rsidRDefault="00C76FB4" w:rsidP="008E2F63" w:rsidR="00C76FB4" w:rsidRPr="00033D37">
      <w:pPr>
        <w:jc w:val="both"/>
        <w:rPr>
          <w:rFonts w:hAnsi="Times New Roman" w:ascii="Times New Roman"/>
          <w:b w:val="false"/>
          <w:bCs/>
        </w:rPr>
      </w:pPr>
    </w:p>
    <w:p w:rsidRDefault="0051310E" w:rsidP="00AC24F6" w:rsidR="00AC24F6" w:rsidRPr="00DE7358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5. travanj</w:t>
      </w:r>
      <w:r w:rsidR="00C76FB4" w:rsidRPr="00DE7358">
        <w:rPr>
          <w:rFonts w:hAnsi="Times New Roman" w:ascii="Times New Roman"/>
          <w:bCs/>
        </w:rPr>
        <w:t xml:space="preserve"> </w:t>
      </w:r>
      <w:r w:rsidR="005E05CE" w:rsidRPr="00DE7358">
        <w:rPr>
          <w:rFonts w:hAnsi="Times New Roman" w:ascii="Times New Roman"/>
          <w:bCs/>
        </w:rPr>
        <w:t>201</w:t>
      </w:r>
      <w:r w:rsidR="00C76FB4" w:rsidRPr="00DE7358">
        <w:rPr>
          <w:rFonts w:hAnsi="Times New Roman" w:ascii="Times New Roman"/>
          <w:bCs/>
        </w:rPr>
        <w:t>8</w:t>
      </w:r>
      <w:r w:rsidR="00D35C92" w:rsidRPr="00DE7358">
        <w:rPr>
          <w:rFonts w:hAnsi="Times New Roman" w:ascii="Times New Roman"/>
          <w:bCs/>
        </w:rPr>
        <w:t>.</w:t>
      </w:r>
      <w:r w:rsidR="006B1B2A" w:rsidRPr="00DE7358">
        <w:rPr>
          <w:rFonts w:hAnsi="Times New Roman" w:ascii="Times New Roman"/>
          <w:bCs/>
        </w:rPr>
        <w:t xml:space="preserve"> </w:t>
      </w:r>
      <w:r w:rsidR="00D35C92" w:rsidRPr="00DE7358">
        <w:rPr>
          <w:rFonts w:hAnsi="Times New Roman" w:ascii="Times New Roman"/>
          <w:bCs/>
        </w:rPr>
        <w:t xml:space="preserve">u </w:t>
      </w:r>
      <w:r w:rsidR="00111F84" w:rsidRPr="00DE7358">
        <w:rPr>
          <w:rFonts w:hAnsi="Times New Roman" w:ascii="Times New Roman"/>
          <w:bCs/>
        </w:rPr>
        <w:t>10</w:t>
      </w:r>
      <w:r w:rsidR="00D35C92" w:rsidRPr="00DE7358">
        <w:rPr>
          <w:rFonts w:hAnsi="Times New Roman" w:ascii="Times New Roman"/>
          <w:bCs/>
        </w:rPr>
        <w:t>:</w:t>
      </w:r>
      <w:r w:rsidR="00B30E6F" w:rsidRPr="00DE7358">
        <w:rPr>
          <w:rFonts w:hAnsi="Times New Roman" w:ascii="Times New Roman"/>
          <w:bCs/>
        </w:rPr>
        <w:t>00</w:t>
      </w:r>
      <w:r w:rsidR="000B0D13" w:rsidRPr="00DE7358">
        <w:rPr>
          <w:rFonts w:hAnsi="Times New Roman" w:ascii="Times New Roman"/>
          <w:bCs/>
        </w:rPr>
        <w:t xml:space="preserve"> sati</w:t>
      </w:r>
      <w:r w:rsidR="00AC24F6" w:rsidRPr="00DE7358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 xml:space="preserve">kod </w:t>
      </w:r>
      <w:r w:rsidR="00AC24F6" w:rsidRPr="00DE7358">
        <w:rPr>
          <w:rFonts w:hAnsi="Times New Roman" w:ascii="Times New Roman"/>
          <w:bCs/>
        </w:rPr>
        <w:t>Trgovačk</w:t>
      </w:r>
      <w:r w:rsidRPr="00DE7358">
        <w:rPr>
          <w:rFonts w:hAnsi="Times New Roman" w:ascii="Times New Roman"/>
          <w:bCs/>
        </w:rPr>
        <w:t>og</w:t>
      </w:r>
      <w:r w:rsidR="00AC24F6" w:rsidRPr="00DE7358">
        <w:rPr>
          <w:rFonts w:hAnsi="Times New Roman" w:ascii="Times New Roman"/>
          <w:bCs/>
        </w:rPr>
        <w:t xml:space="preserve"> sud</w:t>
      </w:r>
      <w:r w:rsidRPr="00DE7358">
        <w:rPr>
          <w:rFonts w:hAnsi="Times New Roman" w:ascii="Times New Roman"/>
          <w:bCs/>
        </w:rPr>
        <w:t>a</w:t>
      </w:r>
      <w:r w:rsidR="00AC24F6" w:rsidRPr="00DE7358">
        <w:rPr>
          <w:rFonts w:hAnsi="Times New Roman" w:ascii="Times New Roman"/>
          <w:bCs/>
        </w:rPr>
        <w:t xml:space="preserve"> u Rijeci</w:t>
      </w:r>
    </w:p>
    <w:p w:rsidRDefault="00AC24F6" w:rsidP="00AC24F6" w:rsidR="00907252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 xml:space="preserve">I. kat, </w:t>
      </w:r>
      <w:r w:rsidR="00AC24F6" w:rsidRPr="00DE7358">
        <w:rPr>
          <w:rFonts w:hAnsi="Times New Roman" w:ascii="Times New Roman"/>
          <w:bCs/>
        </w:rPr>
        <w:t>sudnica 2</w:t>
      </w:r>
    </w:p>
    <w:p w:rsidRDefault="00C76FB4" w:rsidP="00AC24F6" w:rsidR="00C76FB4" w:rsidRPr="00033D37">
      <w:pPr>
        <w:jc w:val="center"/>
        <w:rPr>
          <w:rFonts w:hAnsi="Times New Roman" w:ascii="Times New Roman"/>
          <w:bCs/>
        </w:rPr>
      </w:pPr>
    </w:p>
    <w:p w:rsidRDefault="000B0D13" w:rsidP="008D4A73" w:rsidR="009E1AA3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Dnevni red:</w:t>
      </w:r>
    </w:p>
    <w:p w:rsidRDefault="008D4A73" w:rsidP="008D4A73" w:rsidR="005A6056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 w:rsidRPr="00033D37">
        <w:rPr>
          <w:rFonts w:hAnsi="Times New Roman" w:ascii="Times New Roman"/>
          <w:b w:val="false"/>
        </w:rPr>
        <w:t xml:space="preserve">, </w:t>
      </w:r>
    </w:p>
    <w:p w:rsidRDefault="00E25AAB" w:rsidP="00DE7358" w:rsidR="00DE7358" w:rsidRPr="00DE73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odluka o daljnjem tijeku postupka.</w:t>
      </w:r>
    </w:p>
    <w:p w:rsidRDefault="00125E91" w:rsidP="00125E91" w:rsidR="00125E91" w:rsidRPr="00033D37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033D37">
      <w:pPr>
        <w:jc w:val="center"/>
        <w:rPr>
          <w:rFonts w:hAnsi="Times New Roman" w:ascii="Times New Roman"/>
          <w:b w:val="false"/>
        </w:rPr>
      </w:pPr>
    </w:p>
    <w:p w:rsidRDefault="000B4312" w:rsidP="005A6056" w:rsidR="00DE7358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ab/>
      </w:r>
      <w:r w:rsidR="00DE7358">
        <w:rPr>
          <w:rFonts w:hAnsi="Times New Roman" w:ascii="Times New Roman"/>
          <w:b w:val="false"/>
        </w:rPr>
        <w:t>Stečajni upravitelj podnio je sudu</w:t>
      </w:r>
      <w:r w:rsidR="008918D9">
        <w:rPr>
          <w:rFonts w:hAnsi="Times New Roman" w:ascii="Times New Roman"/>
          <w:b w:val="false"/>
        </w:rPr>
        <w:t xml:space="preserve"> dopunu izvješća kako mu je naloženo na skupštini vjerovnika 29. siječnja 2018. s</w:t>
      </w:r>
      <w:r w:rsidR="00DE7358">
        <w:rPr>
          <w:rFonts w:hAnsi="Times New Roman" w:ascii="Times New Roman"/>
          <w:b w:val="false"/>
        </w:rPr>
        <w:t xml:space="preserve"> prijedlog</w:t>
      </w:r>
      <w:r w:rsidR="008918D9">
        <w:rPr>
          <w:rFonts w:hAnsi="Times New Roman" w:ascii="Times New Roman"/>
          <w:b w:val="false"/>
        </w:rPr>
        <w:t>om</w:t>
      </w:r>
      <w:r w:rsidR="00DE7358">
        <w:rPr>
          <w:rFonts w:hAnsi="Times New Roman" w:ascii="Times New Roman"/>
          <w:b w:val="false"/>
        </w:rPr>
        <w:t xml:space="preserve"> za sazivanje </w:t>
      </w:r>
      <w:r w:rsidR="008918D9">
        <w:rPr>
          <w:rFonts w:hAnsi="Times New Roman" w:ascii="Times New Roman"/>
          <w:b w:val="false"/>
        </w:rPr>
        <w:t>nove skupštine vjerovnika.</w:t>
      </w:r>
    </w:p>
    <w:p w:rsidRDefault="00DE7358" w:rsidP="00AB52B4" w:rsidR="00D02127" w:rsidRPr="00033D3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 temeljem čl. 103. i 104. Stečajnog zakona </w:t>
      </w:r>
      <w:r w:rsidR="00C76FB4" w:rsidRPr="00033D37">
        <w:rPr>
          <w:rFonts w:hAnsi="Times New Roman" w:ascii="Times New Roman"/>
          <w:b w:val="false"/>
        </w:rPr>
        <w:t>(Narodne novine 71/15</w:t>
      </w:r>
      <w:r w:rsidR="008918D9">
        <w:rPr>
          <w:rFonts w:hAnsi="Times New Roman" w:ascii="Times New Roman"/>
          <w:b w:val="false"/>
        </w:rPr>
        <w:t xml:space="preserve"> i 104/17</w:t>
      </w:r>
      <w:r w:rsidR="00C76FB4" w:rsidRPr="00033D37">
        <w:rPr>
          <w:rFonts w:hAnsi="Times New Roman" w:ascii="Times New Roman"/>
          <w:b w:val="false"/>
        </w:rPr>
        <w:t xml:space="preserve">) </w:t>
      </w:r>
      <w:r>
        <w:rPr>
          <w:rFonts w:hAnsi="Times New Roman" w:ascii="Times New Roman"/>
          <w:b w:val="false"/>
        </w:rPr>
        <w:t>riješiti kao u izreci.</w:t>
      </w:r>
    </w:p>
    <w:p w:rsidRDefault="0051310E" w:rsidP="0051310E" w:rsidR="008E2F63" w:rsidRPr="00033D3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0B0D13" w:rsidRPr="00033D37">
        <w:rPr>
          <w:rFonts w:hAnsi="Times New Roman" w:ascii="Times New Roman"/>
          <w:b w:val="false"/>
        </w:rPr>
        <w:t>U Rijeci,</w:t>
      </w:r>
      <w:r w:rsidR="00D35C92" w:rsidRPr="00033D3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Pr="00DE7358">
        <w:rPr>
          <w:rFonts w:hAnsi="Times New Roman" w:ascii="Times New Roman"/>
          <w:b w:val="false"/>
        </w:rPr>
        <w:t>. veljače 2018.</w:t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80B81">
        <w:rPr>
          <w:rFonts w:hAnsi="Times New Roman" w:ascii="Times New Roman"/>
          <w:b w:val="false"/>
        </w:rPr>
        <w:t xml:space="preserve">   </w:t>
      </w:r>
      <w:r w:rsidR="007A3D9F" w:rsidRPr="00033D37">
        <w:rPr>
          <w:rFonts w:hAnsi="Times New Roman" w:ascii="Times New Roman"/>
          <w:b w:val="false"/>
        </w:rPr>
        <w:t>S</w:t>
      </w:r>
      <w:r w:rsidR="008E2F63" w:rsidRPr="00033D37">
        <w:rPr>
          <w:rFonts w:hAnsi="Times New Roman" w:ascii="Times New Roman"/>
          <w:b w:val="false"/>
        </w:rPr>
        <w:t>udac</w:t>
      </w:r>
    </w:p>
    <w:p w:rsidRDefault="008E2F63" w:rsidP="00684DFE" w:rsidR="00F622F8" w:rsidRPr="0044020D">
      <w:pPr>
        <w:ind w:firstLine="708" w:left="1416"/>
        <w:jc w:val="right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="001961D9" w:rsidRPr="00033D37">
        <w:rPr>
          <w:rFonts w:hAnsi="Times New Roman" w:ascii="Times New Roman"/>
          <w:b w:val="false"/>
        </w:rPr>
        <w:t>D</w:t>
      </w:r>
      <w:r w:rsidRPr="00033D37">
        <w:rPr>
          <w:rFonts w:hAnsi="Times New Roman" w:ascii="Times New Roman"/>
          <w:b w:val="false"/>
        </w:rPr>
        <w:t>aniela Korlević</w:t>
      </w:r>
      <w:r w:rsidR="00F622F8" w:rsidRPr="00033D37">
        <w:rPr>
          <w:rFonts w:hAnsi="Times New Roman" w:ascii="Times New Roman"/>
          <w:b w:val="false"/>
        </w:rPr>
        <w:t xml:space="preserve"> </w:t>
      </w:r>
    </w:p>
    <w:p w:rsidRDefault="00E25AAB" w:rsidP="005E05CE" w:rsidR="00E25AAB">
      <w:pPr>
        <w:jc w:val="both"/>
        <w:rPr>
          <w:rFonts w:hAnsi="Times New Roman" w:ascii="Times New Roman"/>
        </w:rPr>
      </w:pPr>
    </w:p>
    <w:p w:rsidRDefault="004E5467" w:rsidP="005E05CE" w:rsidR="008E2F63" w:rsidRPr="00033D37">
      <w:p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</w:rPr>
        <w:lastRenderedPageBreak/>
        <w:t>U</w:t>
      </w:r>
      <w:r w:rsidR="008E2F63" w:rsidRPr="00033D37">
        <w:rPr>
          <w:rFonts w:hAnsi="Times New Roman" w:ascii="Times New Roman"/>
        </w:rPr>
        <w:t>PUTA O PRAVNOM LIJEKU</w:t>
      </w:r>
      <w:r w:rsidR="00D35C92" w:rsidRPr="00033D37">
        <w:rPr>
          <w:rFonts w:hAnsi="Times New Roman" w:ascii="Times New Roman"/>
        </w:rPr>
        <w:t>:</w:t>
      </w:r>
    </w:p>
    <w:p w:rsidRDefault="001961D9" w:rsidP="00E25AAB" w:rsidR="008E2F63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51310E" w:rsidR="008E2F63" w:rsidRPr="00033D3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 w:rsidRPr="00033D37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33D37">
      <w:rPr>
        <w:rStyle w:val="Brojstranice"/>
        <w:rFonts w:hAnsi="Times New Roman" w:ascii="Times New Roman"/>
        <w:b w:val="false"/>
      </w:rPr>
      <w:fldChar w:fldCharType="begin"/>
    </w:r>
    <w:r w:rsidRPr="00033D37">
      <w:rPr>
        <w:rStyle w:val="Brojstranice"/>
        <w:rFonts w:hAnsi="Times New Roman" w:ascii="Times New Roman"/>
        <w:b w:val="false"/>
      </w:rPr>
      <w:instrText xml:space="preserve">PAGE  </w:instrText>
    </w:r>
    <w:r w:rsidRPr="00033D37">
      <w:rPr>
        <w:rStyle w:val="Brojstranice"/>
        <w:rFonts w:hAnsi="Times New Roman" w:ascii="Times New Roman"/>
        <w:b w:val="false"/>
      </w:rPr>
      <w:fldChar w:fldCharType="separate"/>
    </w:r>
    <w:r w:rsidR="001015DC">
      <w:rPr>
        <w:rStyle w:val="Brojstranice"/>
        <w:rFonts w:hAnsi="Times New Roman" w:ascii="Times New Roman"/>
        <w:b w:val="false"/>
        <w:noProof/>
      </w:rPr>
      <w:t>2</w:t>
    </w:r>
    <w:r w:rsidRPr="00033D37">
      <w:rPr>
        <w:rStyle w:val="Brojstranice"/>
        <w:rFonts w:hAnsi="Times New Roman" w:ascii="Times New Roman"/>
        <w:b w:val="fals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</w:t>
    </w:r>
    <w:r w:rsidR="00DE7358">
      <w:t xml:space="preserve">                               </w:t>
    </w:r>
    <w:r>
      <w:t xml:space="preserve"> </w:t>
    </w:r>
    <w:r w:rsidR="00DE7358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51310E">
      <w:rPr>
        <w:rFonts w:hAnsi="Times New Roman" w:ascii="Times New Roman"/>
        <w:b w:val="false"/>
      </w:rPr>
      <w:t>119/17</w:t>
    </w:r>
    <w:r w:rsidR="00DE7358">
      <w:rPr>
        <w:rFonts w:hAnsi="Times New Roman" w:ascii="Times New Roman"/>
        <w:b w:val="false"/>
      </w:rPr>
      <w:t>-48</w:t>
    </w:r>
  </w:p>
  <w:p w:rsidRDefault="00DE7358" w:rsidP="00F05A46" w:rsidR="00DE7358" w:rsidRPr="001A2F93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33D37"/>
    <w:rsid w:val="000B0D13"/>
    <w:rsid w:val="000B4312"/>
    <w:rsid w:val="000C70AA"/>
    <w:rsid w:val="001015DC"/>
    <w:rsid w:val="00103044"/>
    <w:rsid w:val="00111F84"/>
    <w:rsid w:val="00125E91"/>
    <w:rsid w:val="00137B57"/>
    <w:rsid w:val="001713EB"/>
    <w:rsid w:val="001961D9"/>
    <w:rsid w:val="001A2F93"/>
    <w:rsid w:val="001F52C4"/>
    <w:rsid w:val="002408DF"/>
    <w:rsid w:val="002556E4"/>
    <w:rsid w:val="002E5C4A"/>
    <w:rsid w:val="002F2908"/>
    <w:rsid w:val="002F65B9"/>
    <w:rsid w:val="00300B33"/>
    <w:rsid w:val="00337885"/>
    <w:rsid w:val="0036669B"/>
    <w:rsid w:val="003742A7"/>
    <w:rsid w:val="00380B81"/>
    <w:rsid w:val="003863D8"/>
    <w:rsid w:val="00431FB0"/>
    <w:rsid w:val="0044020D"/>
    <w:rsid w:val="00471D95"/>
    <w:rsid w:val="00477F9C"/>
    <w:rsid w:val="00485073"/>
    <w:rsid w:val="004A16D2"/>
    <w:rsid w:val="004E5467"/>
    <w:rsid w:val="0051310E"/>
    <w:rsid w:val="005137C8"/>
    <w:rsid w:val="00561091"/>
    <w:rsid w:val="00582103"/>
    <w:rsid w:val="005A6056"/>
    <w:rsid w:val="005B2B50"/>
    <w:rsid w:val="005E05CE"/>
    <w:rsid w:val="005E7A20"/>
    <w:rsid w:val="005F3AC2"/>
    <w:rsid w:val="00684DFE"/>
    <w:rsid w:val="00693091"/>
    <w:rsid w:val="006B1B2A"/>
    <w:rsid w:val="006D1BF7"/>
    <w:rsid w:val="007462DF"/>
    <w:rsid w:val="007A3D9F"/>
    <w:rsid w:val="007A5CF5"/>
    <w:rsid w:val="008918D9"/>
    <w:rsid w:val="008D4A73"/>
    <w:rsid w:val="008D56E4"/>
    <w:rsid w:val="008E2F63"/>
    <w:rsid w:val="008F6D5F"/>
    <w:rsid w:val="00907252"/>
    <w:rsid w:val="0091741C"/>
    <w:rsid w:val="009477C6"/>
    <w:rsid w:val="009924A0"/>
    <w:rsid w:val="009E1AA3"/>
    <w:rsid w:val="009E396F"/>
    <w:rsid w:val="009F569C"/>
    <w:rsid w:val="00A00931"/>
    <w:rsid w:val="00A3432D"/>
    <w:rsid w:val="00A50178"/>
    <w:rsid w:val="00A5694E"/>
    <w:rsid w:val="00A65AF5"/>
    <w:rsid w:val="00AA4138"/>
    <w:rsid w:val="00AA47DA"/>
    <w:rsid w:val="00AB52B4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B539D"/>
    <w:rsid w:val="00BD10EB"/>
    <w:rsid w:val="00C0446E"/>
    <w:rsid w:val="00C31037"/>
    <w:rsid w:val="00C522BA"/>
    <w:rsid w:val="00C54D82"/>
    <w:rsid w:val="00C76FB4"/>
    <w:rsid w:val="00C81E46"/>
    <w:rsid w:val="00CB3B39"/>
    <w:rsid w:val="00D02127"/>
    <w:rsid w:val="00D35C92"/>
    <w:rsid w:val="00D42868"/>
    <w:rsid w:val="00DA363B"/>
    <w:rsid w:val="00DA5DE4"/>
    <w:rsid w:val="00DE7358"/>
    <w:rsid w:val="00E02BCD"/>
    <w:rsid w:val="00E25AAB"/>
    <w:rsid w:val="00E372CD"/>
    <w:rsid w:val="00E90764"/>
    <w:rsid w:val="00EA30E7"/>
    <w:rsid w:val="00EE18D9"/>
    <w:rsid w:val="00F05A46"/>
    <w:rsid w:val="00F21C42"/>
    <w:rsid w:val="00F622F8"/>
    <w:rsid w:val="00F71260"/>
    <w:rsid w:val="00F7171E"/>
    <w:rsid w:val="00F731C0"/>
    <w:rsid w:val="00F8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5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15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15D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5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15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15D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8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d.o.o.</izvorni_sadrzaj>
    <derivirana_varijabla naziv="DomainObject.Predmet.ProtustrankaFormated_1">  SALVUS d.o.o.</derivirana_varijabla>
  </DomainObject.Predmet.ProtustrankaFormated>
  <DomainObject.Predmet.ProtustrankaFormatedOIB>
    <izvorni_sadrzaj>  SALVUS d.o.o., OIB 62840919325</izvorni_sadrzaj>
    <derivirana_varijabla naziv="DomainObject.Predmet.ProtustrankaFormatedOIB_1">  SALVUS d.o.o., OIB 62840919325</derivirana_varijabla>
  </DomainObject.Predmet.ProtustrankaFormatedOIB>
  <DomainObject.Predmet.ProtustrankaFormatedWithAdress>
    <izvorni_sadrzaj> SALVUS d.o.o., Ivana Lenca 7, 51000 Rijeka</izvorni_sadrzaj>
    <derivirana_varijabla naziv="DomainObject.Predmet.ProtustrankaFormatedWithAdress_1"> SALVUS d.o.o., Ivana Lenca 7, 51000 Rijeka</derivirana_varijabla>
  </DomainObject.Predmet.ProtustrankaFormatedWithAdress>
  <DomainObject.Predmet.ProtustrankaFormatedWithAdressOIB>
    <izvorni_sadrzaj> SALVUS d.o.o., OIB 62840919325, Ivana Lenca 7, 51000 Rijeka</izvorni_sadrzaj>
    <derivirana_varijabla naziv="DomainObject.Predmet.ProtustrankaFormatedWithAdressOIB_1"> SALVUS d.o.o., OIB 62840919325, Ivana Lenca 7, 51000 Rijeka</derivirana_varijabla>
  </DomainObject.Predmet.ProtustrankaFormatedWithAdressOIB>
  <DomainObject.Predmet.ProtustrankaWithAdress>
    <izvorni_sadrzaj>SALVUS d.o.o. Ivana Lenca 7, 51000 Rijeka</izvorni_sadrzaj>
    <derivirana_varijabla naziv="DomainObject.Predmet.ProtustrankaWithAdress_1">SALVUS d.o.o. Ivana Lenca 7, 51000 Rijeka</derivirana_varijabla>
  </DomainObject.Predmet.ProtustrankaWithAdress>
  <DomainObject.Predmet.ProtustrankaWithAdressOIB>
    <izvorni_sadrzaj>SALVUS d.o.o., OIB 62840919325, Ivana Lenca 7, 51000 Rijeka</izvorni_sadrzaj>
    <derivirana_varijabla naziv="DomainObject.Predmet.ProtustrankaWithAdressOIB_1">SALVUS d.o.o., OIB 62840919325, Ivana Lenca 7, 51000 Rijeka</derivirana_varijabla>
  </DomainObject.Predmet.ProtustrankaWithAdressOIB>
  <DomainObject.Predmet.ProtustrankaNazivFormated>
    <izvorni_sadrzaj>SALVUS d.o.o.</izvorni_sadrzaj>
    <derivirana_varijabla naziv="DomainObject.Predmet.ProtustrankaNazivFormated_1">SALVUS d.o.o.</derivirana_varijabla>
  </DomainObject.Predmet.ProtustrankaNazivFormated>
  <DomainObject.Predmet.ProtustrankaNazivFormatedOIB>
    <izvorni_sadrzaj>SALVUS d.o.o., OIB 62840919325</izvorni_sadrzaj>
    <derivirana_varijabla naziv="DomainObject.Predmet.ProtustrankaNazivFormatedOIB_1">SALVUS d.o.o.,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d.o.o.</item>
    </izvorni_sadrzaj>
    <derivirana_varijabla naziv="DomainObject.Predmet.ProtuStrankaListFormated_1">
      <item>SALVUS d.o.o.</item>
    </derivirana_varijabla>
  </DomainObject.Predmet.ProtuStrankaListFormated>
  <DomainObject.Predmet.ProtuStrankaListFormatedOIB>
    <izvorni_sadrzaj>
      <item>SALVUS d.o.o., OIB 62840919325</item>
    </izvorni_sadrzaj>
    <derivirana_varijabla naziv="DomainObject.Predmet.ProtuStrankaListFormatedOIB_1">
      <item>SALVUS d.o.o., OIB 62840919325</item>
    </derivirana_varijabla>
  </DomainObject.Predmet.ProtuStrankaListFormatedOIB>
  <DomainObject.Predmet.ProtuStrankaListFormatedWithAdress>
    <izvorni_sadrzaj>
      <item>SALVUS d.o.o., Ivana Lenca 7, 51000 Rijeka</item>
    </izvorni_sadrzaj>
    <derivirana_varijabla naziv="DomainObject.Predmet.ProtuStrankaListFormatedWithAdress_1">
      <item>SALVUS d.o.o., Ivana Lenca 7, 51000 Rijeka</item>
    </derivirana_varijabla>
  </DomainObject.Predmet.ProtuStrankaListFormatedWithAdress>
  <DomainObject.Predmet.ProtuStrankaListFormatedWithAdressOIB>
    <izvorni_sadrzaj>
      <item>SALVUS d.o.o., OIB 62840919325, Ivana Lenca 7, 51000 Rijeka</item>
    </izvorni_sadrzaj>
    <derivirana_varijabla naziv="DomainObject.Predmet.ProtuStrankaListFormatedWithAdressOIB_1">
      <item>SALVUS d.o.o., OIB 62840919325, Ivana Lenca 7, 51000 Rijeka</item>
    </derivirana_varijabla>
  </DomainObject.Predmet.ProtuStrankaListFormatedWithAdressOIB>
  <DomainObject.Predmet.ProtuStrankaListNazivFormated>
    <izvorni_sadrzaj>
      <item>SALVUS d.o.o.</item>
    </izvorni_sadrzaj>
    <derivirana_varijabla naziv="DomainObject.Predmet.ProtuStrankaListNazivFormated_1">
      <item>SALVUS d.o.o.</item>
    </derivirana_varijabla>
  </DomainObject.Predmet.ProtuStrankaListNazivFormated>
  <DomainObject.Predmet.ProtuStrankaListNazivFormatedOIB>
    <izvorni_sadrzaj>
      <item>SALVUS d.o.o., OIB 62840919325</item>
    </izvorni_sadrzaj>
    <derivirana_varijabla naziv="DomainObject.Predmet.ProtuStrankaListNazivFormatedOIB_1">
      <item>SALVUS d.o.o., OIB 62840919325</item>
    </derivirana_varijabla>
  </DomainObject.Predmet.ProtuStrankaListNazivFormatedOIB>
  <DomainObject.Predmet.OstaliList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Formated>
  <DomainObject.Predmet.OstaliList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FormatedOIB>
  <DomainObject.Predmet.OstaliListFormatedWithAdress>
    <izvorni_sadrzaj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_1"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derivirana_varijabla>
  </DomainObject.Predmet.OstaliListFormatedWithAdress>
  <DomainObject.Predmet.OstaliListFormatedWithAdressOIB>
    <izvorni_sadrzaj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OIB_1"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derivirana_varijabla>
  </DomainObject.Predmet.OstaliListFormatedWithAdressOIB>
  <DomainObject.Predmet.OstaliListNaziv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Naziv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NazivFormated>
  <DomainObject.Predmet.OstaliListNaziv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Naziv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d.o.o.</izvorni_sadrzaj>
    <derivirana_varijabla naziv="DomainObject.Predmet.ProtustrankaIDrugi_1">SALVUS d.o.o.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d.o.o., OIB 62840919325, Ivana Lenca 7, 51000 Rijeka</izvorni_sadrzaj>
    <derivirana_varijabla naziv="DomainObject.Predmet.ProtustrankaIDrugiAdressOIB_1">SALVUS d.o.o., OIB 62840919325,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SudioniciListNaziv_1"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SudioniciListNaziv>
  <DomainObject.Predmet.SudioniciListAdressOIB>
    <izvorni_sadrzaj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izvorni_sadrzaj>
    <derivirana_varijabla naziv="DomainObject.Predmet.SudioniciListAdressOIB_1"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izvorni_sadrzaj>
    <derivirana_varijabla naziv="DomainObject.Predmet.SudioniciListNazivOIB_1"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21221-9A00-4E57-871E-77A07E472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1232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2018-02-23T13:37:00Z</dcterms:created>
  <dc:creator>dcmelik</dc:creator>
  <cp:lastModifiedBy>Jasna Radulović</cp:lastModifiedBy>
  <cp:lastPrinted>2018-02-23T13:49:00Z</cp:lastPrinted>
  <dcterms:modified xmlns:xsi="http://www.w3.org/2001/XMLSchema-instance" xsi:type="dcterms:W3CDTF">2018-02-23T13:52:00Z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(119-17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