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d0a96" w14:paraId="7ed0a96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2A2A5D" w:rsidRPr="0001633E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 xml:space="preserve"> St-</w:t>
      </w:r>
      <w:r w:rsidR="009F0A95">
        <w:rPr>
          <w:rFonts w:hAnsi="Times New Roman" w:ascii="Times New Roman"/>
        </w:rPr>
        <w:t>5914</w:t>
      </w:r>
      <w:r w:rsidRPr="0001633E">
        <w:rPr>
          <w:rFonts w:hAnsi="Times New Roman" w:ascii="Times New Roman"/>
        </w:rPr>
        <w:t>/16</w:t>
      </w:r>
      <w:r w:rsidR="00753F59">
        <w:rPr>
          <w:rFonts w:hAnsi="Times New Roman" w:ascii="Times New Roman"/>
        </w:rPr>
        <w:t>-3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481288" w:rsidR="00F6347A" w:rsidRPr="0001633E">
      <w:pPr>
        <w:ind w:firstLine="720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dužnikom </w:t>
      </w:r>
      <w:r w:rsidR="009F0A95">
        <w:rPr>
          <w:rFonts w:hAnsi="Times New Roman" w:ascii="Times New Roman"/>
        </w:rPr>
        <w:t>AUTUS PROMET</w:t>
      </w:r>
      <w:r w:rsidR="00725801" w:rsidRPr="0001633E">
        <w:rPr>
          <w:rFonts w:hAnsi="Times New Roman" w:ascii="Times New Roman"/>
        </w:rPr>
        <w:t xml:space="preserve"> </w:t>
      </w:r>
      <w:r w:rsidR="009F0A95">
        <w:rPr>
          <w:rFonts w:hAnsi="Times New Roman" w:ascii="Times New Roman"/>
        </w:rPr>
        <w:t>j.</w:t>
      </w:r>
      <w:r w:rsidR="00725801" w:rsidRPr="0001633E">
        <w:rPr>
          <w:rFonts w:hAnsi="Times New Roman" w:ascii="Times New Roman"/>
        </w:rPr>
        <w:t xml:space="preserve">d.o.o., </w:t>
      </w:r>
      <w:r w:rsidR="009F0A95">
        <w:rPr>
          <w:rFonts w:hAnsi="Times New Roman" w:ascii="Times New Roman"/>
        </w:rPr>
        <w:t>Prerovec, Prerovec 62</w:t>
      </w:r>
      <w:r w:rsidR="00725801" w:rsidRPr="0001633E">
        <w:rPr>
          <w:rFonts w:hAnsi="Times New Roman" w:ascii="Times New Roman"/>
        </w:rPr>
        <w:t xml:space="preserve">, OIB </w:t>
      </w:r>
      <w:r w:rsidR="009F0A95">
        <w:rPr>
          <w:rFonts w:hAnsi="Times New Roman" w:ascii="Times New Roman"/>
        </w:rPr>
        <w:t>37415179026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>dana 13</w:t>
      </w:r>
      <w:r w:rsidR="00725801" w:rsidRPr="0001633E">
        <w:rPr>
          <w:rFonts w:hAnsi="Times New Roman" w:ascii="Times New Roman"/>
        </w:rPr>
        <w:t>. listopada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ED1090" w:rsidRPr="0001633E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BE66CF">
        <w:rPr>
          <w:rFonts w:hAnsi="Times New Roman" w:ascii="Times New Roman"/>
        </w:rPr>
        <w:t>Mariu Kelinu, Prerovec, Prerovec 62</w:t>
      </w:r>
      <w:r w:rsidRPr="0001633E">
        <w:rPr>
          <w:rFonts w:hAnsi="Times New Roman" w:ascii="Times New Roman"/>
        </w:rPr>
        <w:t xml:space="preserve">, OIB </w:t>
      </w:r>
      <w:r w:rsidR="00BE66CF">
        <w:rPr>
          <w:rFonts w:hAnsi="Times New Roman" w:ascii="Times New Roman"/>
        </w:rPr>
        <w:t>64061097084</w:t>
      </w:r>
      <w:r w:rsidRPr="0001633E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BE66CF">
        <w:rPr>
          <w:rFonts w:hAnsi="Times New Roman" w:ascii="Times New Roman"/>
          <w:color w:val="000000"/>
        </w:rPr>
        <w:t>00460, pozivom na broj 2001-5914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2001-5914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E66CF" w:rsidRPr="00BE66CF">
        <w:rPr>
          <w:rFonts w:hAnsi="Times New Roman" w:ascii="Times New Roman"/>
        </w:rPr>
        <w:t xml:space="preserve"> </w:t>
      </w:r>
      <w:r w:rsidR="00BE66CF">
        <w:rPr>
          <w:rFonts w:hAnsi="Times New Roman" w:ascii="Times New Roman"/>
        </w:rPr>
        <w:t>AUTUS PROMET</w:t>
      </w:r>
      <w:r w:rsidR="00BE66CF" w:rsidRPr="0001633E">
        <w:rPr>
          <w:rFonts w:hAnsi="Times New Roman" w:ascii="Times New Roman"/>
        </w:rPr>
        <w:t xml:space="preserve"> </w:t>
      </w:r>
      <w:r w:rsidR="00BE66CF">
        <w:rPr>
          <w:rFonts w:hAnsi="Times New Roman" w:ascii="Times New Roman"/>
        </w:rPr>
        <w:t>j.</w:t>
      </w:r>
      <w:r w:rsidR="00BE66CF" w:rsidRPr="0001633E">
        <w:rPr>
          <w:rFonts w:hAnsi="Times New Roman" w:ascii="Times New Roman"/>
        </w:rPr>
        <w:t xml:space="preserve">d.o.o., </w:t>
      </w:r>
      <w:r w:rsidR="00BE66CF">
        <w:rPr>
          <w:rFonts w:hAnsi="Times New Roman" w:ascii="Times New Roman"/>
        </w:rPr>
        <w:t>Prerovec, Prerovec 62</w:t>
      </w:r>
      <w:r w:rsidR="00BE66CF" w:rsidRPr="0001633E">
        <w:rPr>
          <w:rFonts w:hAnsi="Times New Roman" w:ascii="Times New Roman"/>
        </w:rPr>
        <w:t xml:space="preserve">, OIB </w:t>
      </w:r>
      <w:r w:rsidR="00BE66CF">
        <w:rPr>
          <w:rFonts w:hAnsi="Times New Roman" w:ascii="Times New Roman"/>
        </w:rPr>
        <w:t>37415179026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01633E">
        <w:rPr>
          <w:rFonts w:hAnsi="Times New Roman" w:ascii="Times New Roman"/>
        </w:rPr>
        <w:t>13. listopada</w:t>
      </w:r>
      <w:r w:rsidRPr="0001633E">
        <w:rPr>
          <w:rFonts w:hAnsi="Times New Roman" w:ascii="Times New Roman"/>
        </w:rPr>
        <w:t xml:space="preserve"> 2016.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BE66CF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AF3" w:rsidP="00481288" w:rsidR="00204AF3">
      <w:r>
        <w:separator/>
      </w:r>
    </w:p>
  </w:endnote>
  <w:endnote w:id="0" w:type="continuationSeparator">
    <w:p w:rsidRDefault="00204AF3" w:rsidP="00481288" w:rsidR="00204A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AF3" w:rsidP="00481288" w:rsidR="00204AF3">
      <w:r>
        <w:separator/>
      </w:r>
    </w:p>
  </w:footnote>
  <w:footnote w:id="0" w:type="continuationSeparator">
    <w:p w:rsidRDefault="00204AF3" w:rsidP="00481288" w:rsidR="00204A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1451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BE66CF">
      <w:rPr>
        <w:rFonts w:hAnsi="Times New Roman" w:ascii="Times New Roman"/>
      </w:rPr>
      <w:t>5914</w:t>
    </w:r>
    <w:r w:rsidR="00725801" w:rsidRPr="00725801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633E"/>
    <w:rsid w:val="00030E3C"/>
    <w:rsid w:val="0004622A"/>
    <w:rsid w:val="000965A0"/>
    <w:rsid w:val="000A21CB"/>
    <w:rsid w:val="000A62B5"/>
    <w:rsid w:val="00110E4F"/>
    <w:rsid w:val="00111060"/>
    <w:rsid w:val="00204AF3"/>
    <w:rsid w:val="002A2A5D"/>
    <w:rsid w:val="003150EC"/>
    <w:rsid w:val="00481288"/>
    <w:rsid w:val="004F2939"/>
    <w:rsid w:val="00725801"/>
    <w:rsid w:val="007342BD"/>
    <w:rsid w:val="00753F59"/>
    <w:rsid w:val="00764397"/>
    <w:rsid w:val="007B1451"/>
    <w:rsid w:val="007D1D12"/>
    <w:rsid w:val="00811BCB"/>
    <w:rsid w:val="0086652E"/>
    <w:rsid w:val="008A4D94"/>
    <w:rsid w:val="008D043D"/>
    <w:rsid w:val="009B0AD6"/>
    <w:rsid w:val="009F0A95"/>
    <w:rsid w:val="00A4307A"/>
    <w:rsid w:val="00A83AA8"/>
    <w:rsid w:val="00B22578"/>
    <w:rsid w:val="00BE66CF"/>
    <w:rsid w:val="00C242A1"/>
    <w:rsid w:val="00CA0FFB"/>
    <w:rsid w:val="00CF1A6A"/>
    <w:rsid w:val="00D947EA"/>
    <w:rsid w:val="00DF3CA9"/>
    <w:rsid w:val="00E7613F"/>
    <w:rsid w:val="00EC0460"/>
    <w:rsid w:val="00ED1090"/>
    <w:rsid w:val="00F27C2D"/>
    <w:rsid w:val="00F36F6B"/>
    <w:rsid w:val="00F4154A"/>
    <w:rsid w:val="00F6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04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04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043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4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4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04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04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043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4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4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St-5914/2016-3</izvorni_sadrzaj>
    <derivirana_varijabla naziv="DomainObject.Oznaka_1">St-5914/2016-3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5914</izvorni_sadrzaj>
    <derivirana_varijabla naziv="DomainObject.Predmet.Broj_1">5914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St-5914/2016</izvorni_sadrzaj>
    <derivirana_varijabla naziv="DomainObject.Predmet.OznakaBroj_1">St-5914/2016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AUTUS PROMET j.d.o.o. za proizvodnju, promet i usluge zastupanog po punomoćniku Mario Kelin</izvorni_sadrzaj>
    <derivirana_varijabla naziv="DomainObject.Predmet.ProtustrankaFormated_1">  AUTUS PROMET j.d.o.o. za proizvodnju, promet i usluge zastupanog po punomoćniku Mario Kelin</derivirana_varijabla>
  </DomainObject.Predmet.ProtustrankaFormated>
  <DomainObject.Predmet.ProtustrankaFormatedOIB>
    <izvorni_sadrzaj>  AUTUS PROMET j.d.o.o. za proizvodnju, promet i usluge, OIB 37415179026 zastupanog po punomoćniku Mario Kelin</izvorni_sadrzaj>
    <derivirana_varijabla naziv="DomainObject.Predmet.ProtustrankaFormatedOIB_1">  AUTUS PROMET j.d.o.o. za proizvodnju, promet i usluge, OIB 37415179026 zastupanog po punomoćniku Mario Kelin</derivirana_varijabla>
  </DomainObject.Predmet.ProtustrankaFormatedOIB>
  <DomainObject.Predmet.ProtustrankaFormatedWithAdress>
    <izvorni_sadrzaj> AUTUS PROMET j.d.o.o. za proizvodnju, promet i usluge, Prerovec 62, 10310 Prerovec zastupanog po punomoćniku Mario Kelin</izvorni_sadrzaj>
    <derivirana_varijabla naziv="DomainObject.Predmet.ProtustrankaFormatedWithAdress_1"> AUTUS PROMET j.d.o.o. za proizvodnju, promet i usluge, Prerovec 62, 10310 Prerovec zastupanog po punomoćniku Mario Kelin</derivirana_varijabla>
  </DomainObject.Predmet.ProtustrankaFormatedWithAdress>
  <DomainObject.Predmet.ProtustrankaFormatedWithAdressOIB>
    <izvorni_sadrzaj> AUTUS PROMET j.d.o.o. za proizvodnju, promet i usluge, OIB 37415179026, Prerovec 62, 10310 Prerovec zastupanog po punomoćniku Mario Kelin</izvorni_sadrzaj>
    <derivirana_varijabla naziv="DomainObject.Predmet.ProtustrankaFormatedWithAdressOIB_1"> AUTUS PROMET j.d.o.o. za proizvodnju, promet i usluge, OIB 37415179026, Prerovec 62, 10310 Prerovec zastupanog po punomoćniku Mario Kelin</derivirana_varijabla>
  </DomainObject.Predmet.ProtustrankaFormatedWithAdressOIB>
  <DomainObject.Predmet.ProtustrankaWithAdress>
    <izvorni_sadrzaj>AUTUS PROMET j.d.o.o. za proizvodnju, promet i usluge Prerovec 62, 10310 Prerovec</izvorni_sadrzaj>
    <derivirana_varijabla naziv="DomainObject.Predmet.ProtustrankaWithAdress_1">AUTUS PROMET j.d.o.o. za proizvodnju, promet i usluge Prerovec 62, 10310 Prerovec</derivirana_varijabla>
  </DomainObject.Predmet.ProtustrankaWithAdress>
  <DomainObject.Predmet.ProtustrankaWithAdressOIB>
    <izvorni_sadrzaj>AUTUS PROMET j.d.o.o. za proizvodnju, promet i usluge, OIB 37415179026, Prerovec 62, 10310 Prerovec</izvorni_sadrzaj>
    <derivirana_varijabla naziv="DomainObject.Predmet.ProtustrankaWithAdressOIB_1">AUTUS PROMET j.d.o.o. za proizvodnju, promet i usluge, OIB 37415179026, Prerovec 62, 10310 Prerovec</derivirana_varijabla>
  </DomainObject.Predmet.ProtustrankaWithAdressOIB>
  <DomainObject.Predmet.ProtustrankaNazivFormated>
    <izvorni_sadrzaj>AUTUS PROMET j.d.o.o. za proizvodnju, promet i usluge</izvorni_sadrzaj>
    <derivirana_varijabla naziv="DomainObject.Predmet.ProtustrankaNazivFormated_1">AUTUS PROMET j.d.o.o. za proizvodnju, promet i usluge</derivirana_varijabla>
  </DomainObject.Predmet.ProtustrankaNazivFormated>
  <DomainObject.Predmet.ProtustrankaNazivFormatedOIB>
    <izvorni_sadrzaj>AUTUS PROMET j.d.o.o. za proizvodnju, promet i usluge, OIB 37415179026</izvorni_sadrzaj>
    <derivirana_varijabla naziv="DomainObject.Predmet.ProtustrankaNazivFormatedOIB_1">AUTUS PROMET j.d.o.o. za proizvodnju, promet i usluge, OIB 37415179026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AUTUS PROMET j.d.o.o. za proizvodnju, promet i usluge zastupanog po punomoćniku Mario Kelin</item>
    </izvorni_sadrzaj>
    <derivirana_varijabla naziv="DomainObject.Predmet.ProtuStrankaListFormated_1">
      <item>AUTUS PROMET j.d.o.o. za proizvodnju, promet i usluge zastupanog po punomoćniku Mario Kelin</item>
    </derivirana_varijabla>
  </DomainObject.Predmet.ProtuStrankaListFormated>
  <DomainObject.Predmet.ProtuStrankaListFormatedOIB>
    <izvorni_sadrzaj>
      <item>AUTUS PROMET j.d.o.o. za proizvodnju, promet i usluge, OIB 37415179026 zastupanog po punomoćniku Mario Kelin</item>
    </izvorni_sadrzaj>
    <derivirana_varijabla naziv="DomainObject.Predmet.ProtuStrankaListFormatedOIB_1">
      <item>AUTUS PROMET j.d.o.o. za proizvodnju, promet i usluge, OIB 37415179026 zastupanog po punomoćniku Mario Kelin</item>
    </derivirana_varijabla>
  </DomainObject.Predmet.ProtuStrankaListFormatedOIB>
  <DomainObject.Predmet.ProtuStrankaListFormatedWithAdress>
    <izvorni_sadrzaj>
      <item>AUTUS PROMET j.d.o.o. za proizvodnju, promet i usluge, Prerovec 62, 10310 Prerovec zastupanog po punomoćniku Mario Kelin</item>
    </izvorni_sadrzaj>
    <derivirana_varijabla naziv="DomainObject.Predmet.ProtuStrankaListFormatedWithAdress_1">
      <item>AUTUS PROMET j.d.o.o. za proizvodnju, promet i usluge, Prerovec 62, 10310 Prerovec zastupanog po punomoćniku Mario Kelin</item>
    </derivirana_varijabla>
  </DomainObject.Predmet.ProtuStrankaListFormatedWithAdress>
  <DomainObject.Predmet.ProtuStrankaListFormatedWithAdressOIB>
    <izvorni_sadrzaj>
      <item>AUTUS PROMET j.d.o.o. za proizvodnju, promet i usluge, OIB 37415179026, Prerovec 62, 10310 Prerovec zastupanog po punomoćniku Mario Kelin</item>
    </izvorni_sadrzaj>
    <derivirana_varijabla naziv="DomainObject.Predmet.ProtuStrankaListFormatedWithAdressOIB_1">
      <item>AUTUS PROMET j.d.o.o. za proizvodnju, promet i usluge, OIB 37415179026, Prerovec 62, 10310 Prerovec zastupanog po punomoćniku Mario Kelin</item>
    </derivirana_varijabla>
  </DomainObject.Predmet.ProtuStrankaListFormatedWithAdressOIB>
  <DomainObject.Predmet.ProtuStrankaListNazivFormated>
    <izvorni_sadrzaj>
      <item>AUTUS PROMET j.d.o.o. za proizvodnju, promet i usluge</item>
    </izvorni_sadrzaj>
    <derivirana_varijabla naziv="DomainObject.Predmet.ProtuStrankaListNazivFormated_1">
      <item>AUTUS PROMET j.d.o.o. za proizvodnju, promet i usluge</item>
    </derivirana_varijabla>
  </DomainObject.Predmet.ProtuStrankaListNazivFormated>
  <DomainObject.Predmet.ProtuStrankaListNazivFormatedOIB>
    <izvorni_sadrzaj>
      <item>AUTUS PROMET j.d.o.o. za proizvodnju, promet i usluge, OIB 37415179026</item>
    </izvorni_sadrzaj>
    <derivirana_varijabla naziv="DomainObject.Predmet.ProtuStrankaListNazivFormatedOIB_1">
      <item>AUTUS PROMET j.d.o.o. za proizvodnju, promet i usluge, OIB 37415179026</item>
    </derivirana_varijabla>
  </DomainObject.Predmet.ProtuStrankaListNazivFormatedOIB>
  <DomainObject.Predmet.OstaliListFormated>
    <izvorni_sadrzaj>
      <item>Mario Kelin punomoćnik sudionika u postupku AUTUS PROMET j.d.o.o. za proizvodnju, promet i usluge</item>
    </izvorni_sadrzaj>
    <derivirana_varijabla naziv="DomainObject.Predmet.OstaliListFormated_1">
      <item>Mario Kelin punomoćnik sudionika u postupku AUTUS PROMET j.d.o.o. za proizvodnju, promet i usluge</item>
    </derivirana_varijabla>
  </DomainObject.Predmet.OstaliListFormated>
  <DomainObject.Predmet.OstaliListFormatedOIB>
    <izvorni_sadrzaj>
      <item>Mario Kelin, OIB 64061097084 punomoćnik sudionika u postupku AUTUS PROMET j.d.o.o. za proizvodnju, promet i usluge</item>
    </izvorni_sadrzaj>
    <derivirana_varijabla naziv="DomainObject.Predmet.OstaliListFormatedOIB_1">
      <item>Mario Kelin, OIB 64061097084 punomoćnik sudionika u postupku AUTUS PROMET j.d.o.o. za proizvodnju, promet i usluge</item>
    </derivirana_varijabla>
  </DomainObject.Predmet.OstaliListFormatedOIB>
  <DomainObject.Predmet.OstaliListFormatedWithAdress>
    <izvorni_sadrzaj>
      <item>Mario Kelin, Prerovec 62, 10310 Prerovec punomoćnik sudionika u postupku AUTUS PROMET j.d.o.o. za proizvodnju, promet i usluge</item>
    </izvorni_sadrzaj>
    <derivirana_varijabla naziv="DomainObject.Predmet.OstaliListFormatedWithAdress_1">
      <item>Mario Kelin, Prerovec 62, 10310 Prerovec punomoćnik sudionika u postupku AUTUS PROMET j.d.o.o. za proizvodnju, promet i usluge</item>
    </derivirana_varijabla>
  </DomainObject.Predmet.OstaliListFormatedWithAdress>
  <DomainObject.Predmet.OstaliListFormatedWithAdressOIB>
    <izvorni_sadrzaj>
      <item>Mario Kelin, OIB 64061097084, Prerovec 62, 10310 Prerovec punomoćnik sudionika u postupku AUTUS PROMET j.d.o.o. za proizvodnju, promet i usluge</item>
    </izvorni_sadrzaj>
    <derivirana_varijabla naziv="DomainObject.Predmet.OstaliListFormatedWithAdressOIB_1">
      <item>Mario Kelin, OIB 64061097084, Prerovec 62, 10310 Prerovec punomoćnik sudionika u postupku AUTUS PROMET j.d.o.o. za proizvodnju, promet i usluge</item>
    </derivirana_varijabla>
  </DomainObject.Predmet.OstaliListFormatedWithAdressOIB>
  <DomainObject.Predmet.OstaliListNazivFormated>
    <izvorni_sadrzaj>
      <item>Mario Kelin</item>
    </izvorni_sadrzaj>
    <derivirana_varijabla naziv="DomainObject.Predmet.OstaliListNazivFormated_1">
      <item>Mario Kelin</item>
    </derivirana_varijabla>
  </DomainObject.Predmet.OstaliListNazivFormated>
  <DomainObject.Predmet.OstaliListNazivFormatedOIB>
    <izvorni_sadrzaj>
      <item>Mario Kelin, OIB 64061097084</item>
    </izvorni_sadrzaj>
    <derivirana_varijabla naziv="DomainObject.Predmet.OstaliListNazivFormatedOIB_1">
      <item>Mario Kelin, OIB 64061097084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>St-5914/2016-3</izvorni_sadrzaj>
    <derivirana_varijabla naziv="DomainObject.PoslovniBrojDokumenta_1">St-5914/2016-3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AUTUS PROMET j.d.o.o. za proizvodnju, promet i usluge</izvorni_sadrzaj>
    <derivirana_varijabla naziv="DomainObject.Predmet.ProtustrankaIDrugi_1">AUTUS PROMET j.d.o.o. za proizvodnju, promet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AUTUS PROMET j.d.o.o. za proizvodnju, promet i usluge, OIB 37415179026, Prerovec 62, 10310 Prerovec</izvorni_sadrzaj>
    <derivirana_varijabla naziv="DomainObject.Predmet.ProtustrankaIDrugiAdressOIB_1">AUTUS PROMET j.d.o.o. za proizvodnju, promet i usluge, OIB 37415179026, Prerovec 62, 10310 Prerovec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AUTUS PROMET j.d.o.o. za proizvodnju, promet i usluge</item>
      <item>Mario Kelin</item>
    </izvorni_sadrzaj>
    <derivirana_varijabla naziv="DomainObject.Predmet.SudioniciListNaziv_1">
      <item>FINA Regionalni centar Zagreb</item>
      <item>AUTUS PROMET j.d.o.o. za proizvodnju, promet i usluge</item>
      <item>Mario Kelin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AUTUS PROMET j.d.o.o. za proizvodnju, promet i usluge, OIB 37415179026, Prerovec 62,10310 Prerovec</item>
      <item>Mario Kelin, OIB 64061097084, Prerovec 62,10310 Prerovec</item>
    </izvorni_sadrzaj>
    <derivirana_varijabla naziv="DomainObject.Predmet.SudioniciListAdressOIB_1">
      <item>FINA Regionalni centar Zagreb, OIB 85821130368, Trg svibanjskih žrtava 1995. br. 1,10000 Zagreb</item>
      <item>AUTUS PROMET j.d.o.o. za proizvodnju, promet i usluge, OIB 37415179026, Prerovec 62,10310 Prerovec</item>
      <item>Mario Kelin, OIB 64061097084, Prerovec 62,10310 Prerovec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37415179026</item>
      <item>, OIB 64061097084</item>
    </izvorni_sadrzaj>
    <derivirana_varijabla naziv="DomainObject.Predmet.SudioniciListNazivOIB_1">
      <item>, OIB 85821130368</item>
      <item>, OIB 37415179026</item>
      <item>, OIB 64061097084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ED09AA-E1DA-4C4D-B61C-A93BFE3578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3046</properties:Characters>
  <properties:Lines>79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2016-10-13T08:22:00Z</dcterms:created>
  <dc:creator>Žana Livaja</dc:creator>
  <cp:lastModifiedBy>Marina Markić</cp:lastModifiedBy>
  <cp:lastPrinted>2016-10-13T08:32:00Z</cp:lastPrinted>
  <dcterms:modified xmlns:xsi="http://www.w3.org/2001/XMLSchema-instance" xsi:type="dcterms:W3CDTF">2016-10-14T07:35:00Z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St-5914/2016-3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