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8266" w14:paraId="ebe8266" w:rsidRDefault="00D35306" w:rsidP="00D35306" w:rsidR="00D3530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306" w:rsidP="00D35306" w:rsidR="00D3530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35306" w:rsidP="00D35306" w:rsidR="00D353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35306" w:rsidP="00D35306" w:rsidR="00D353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35306" w:rsidP="00D35306" w:rsidR="00D3530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35306" w:rsidP="00D35306" w:rsidR="00D3530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35306" w:rsidP="00D35306" w:rsidR="00D35306" w:rsidRPr="005D578C">
      <w:pPr>
        <w:jc w:val="center"/>
        <w:rPr>
          <w:rFonts w:cs="Times New Roman" w:eastAsia="Times New Roman"/>
          <w:szCs w:val="24"/>
        </w:rPr>
      </w:pPr>
    </w:p>
    <w:p w:rsidRDefault="00D35306" w:rsidP="00D35306" w:rsidR="00D353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35306" w:rsidP="00D35306" w:rsidR="00D35306" w:rsidRPr="005D578C">
      <w:pPr>
        <w:rPr>
          <w:rFonts w:cs="Times New Roman" w:eastAsia="Times New Roman"/>
          <w:szCs w:val="24"/>
        </w:rPr>
      </w:pPr>
    </w:p>
    <w:p w:rsidRDefault="00D35306" w:rsidP="00D35306" w:rsidR="00D3530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DETLEF'S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Vitomira Širola Paje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63449829730, MBS 040115406,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ožujka 2016.</w:t>
      </w:r>
    </w:p>
    <w:p w:rsidRDefault="00D35306" w:rsidP="00D35306" w:rsidR="00D35306" w:rsidRPr="005D578C">
      <w:pPr>
        <w:rPr>
          <w:rFonts w:cs="Times New Roman" w:eastAsia="Times New Roman"/>
          <w:szCs w:val="24"/>
        </w:rPr>
      </w:pPr>
    </w:p>
    <w:p w:rsidRDefault="00D35306" w:rsidP="00D35306" w:rsidR="00D353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35306" w:rsidP="00D35306" w:rsidR="00D35306" w:rsidRPr="005D578C">
      <w:pPr>
        <w:rPr>
          <w:rFonts w:cs="Times New Roman" w:eastAsia="Times New Roman"/>
          <w:szCs w:val="24"/>
        </w:rPr>
      </w:pPr>
    </w:p>
    <w:p w:rsidRDefault="00D35306" w:rsidP="00D35306" w:rsidR="00D3530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DETLEF'S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Vitomira Širola Paje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63449829730, MBS 040115406,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35306" w:rsidP="00D35306" w:rsidR="00D35306" w:rsidRPr="005D578C">
      <w:pPr>
        <w:rPr>
          <w:rFonts w:cs="Times New Roman" w:eastAsia="Times New Roman"/>
          <w:szCs w:val="24"/>
        </w:rPr>
      </w:pPr>
    </w:p>
    <w:p w:rsidRDefault="00D35306" w:rsidP="00D35306" w:rsidR="00D3530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D35306">
        <w:rPr>
          <w:rFonts w:cs="Times New Roman" w:eastAsia="Times New Roman"/>
          <w:szCs w:val="20"/>
        </w:rPr>
        <w:t>Radijana Trobonjača iz Opati</w:t>
      </w:r>
      <w:r>
        <w:rPr>
          <w:rFonts w:cs="Times New Roman" w:eastAsia="Times New Roman"/>
          <w:szCs w:val="20"/>
        </w:rPr>
        <w:t>je, M. Tita 49, OIB 48908522234.</w:t>
      </w:r>
    </w:p>
    <w:p w:rsidRDefault="00D35306" w:rsidP="00D35306" w:rsidR="00D35306">
      <w:pPr>
        <w:ind w:firstLine="708"/>
        <w:rPr>
          <w:rFonts w:cs="Times New Roman" w:eastAsia="Times New Roman"/>
          <w:szCs w:val="20"/>
        </w:rPr>
      </w:pPr>
    </w:p>
    <w:p w:rsidRDefault="00D35306" w:rsidP="00D35306" w:rsidR="00D353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DETLEF'S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Vitomira Širola Paje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63449829730, MBS 040115406.</w:t>
      </w:r>
    </w:p>
    <w:p w:rsidRDefault="00D35306" w:rsidP="00D35306" w:rsidR="00D35306">
      <w:pPr>
        <w:ind w:firstLine="709"/>
        <w:rPr>
          <w:rFonts w:cs="Times New Roman" w:eastAsia="Times New Roman"/>
          <w:szCs w:val="24"/>
        </w:rPr>
      </w:pPr>
    </w:p>
    <w:p w:rsidRDefault="00D35306" w:rsidP="00D35306" w:rsidR="00D353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DETLEF'S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Vitomira Širola Paje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63449829730, MBS 040115406.</w:t>
      </w:r>
    </w:p>
    <w:p w:rsidRDefault="00D35306" w:rsidP="00D35306" w:rsidR="00D35306">
      <w:pPr>
        <w:ind w:firstLine="709"/>
        <w:rPr>
          <w:rFonts w:cs="Times New Roman" w:eastAsia="Times New Roman"/>
          <w:szCs w:val="24"/>
        </w:rPr>
      </w:pPr>
    </w:p>
    <w:p w:rsidRDefault="00D35306" w:rsidP="00D35306" w:rsidR="00D35306" w:rsidRPr="005D578C">
      <w:pPr>
        <w:ind w:firstLine="709"/>
        <w:rPr>
          <w:rFonts w:cs="Times New Roman" w:eastAsia="Times New Roman"/>
          <w:szCs w:val="24"/>
        </w:rPr>
      </w:pPr>
    </w:p>
    <w:p w:rsidRDefault="00D35306" w:rsidP="00D35306" w:rsidR="00D3530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35306" w:rsidP="00D35306" w:rsidR="00D35306">
      <w:pPr>
        <w:ind w:firstLine="708"/>
        <w:rPr>
          <w:rFonts w:cs="Times New Roman" w:eastAsia="Times New Roman"/>
          <w:szCs w:val="24"/>
        </w:rPr>
      </w:pPr>
    </w:p>
    <w:p w:rsidRDefault="00D35306" w:rsidP="00D35306" w:rsidR="00D3530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DETLEF'S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St-1117/2015-3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35306" w:rsidP="00D35306" w:rsidR="00D3530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35306" w:rsidP="00D35306" w:rsidR="00D35306" w:rsidRPr="005D578C">
      <w:pPr>
        <w:rPr>
          <w:rFonts w:cs="Times New Roman" w:eastAsia="Times New Roman"/>
          <w:szCs w:val="24"/>
        </w:rPr>
      </w:pPr>
    </w:p>
    <w:p w:rsidRDefault="00D35306" w:rsidP="00D35306" w:rsidR="00D353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35306" w:rsidP="00D35306" w:rsidR="00D35306">
      <w:pPr>
        <w:rPr>
          <w:rFonts w:cs="Times New Roman" w:eastAsia="Times New Roman"/>
          <w:szCs w:val="24"/>
        </w:rPr>
      </w:pPr>
    </w:p>
    <w:p w:rsidRDefault="00D35306" w:rsidP="0061400C" w:rsidR="00D35306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35306" w:rsidP="0061400C" w:rsidR="00D35306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61400C">
        <w:rPr>
          <w:rFonts w:cs="Times New Roman" w:eastAsia="Times New Roman"/>
          <w:szCs w:val="24"/>
        </w:rPr>
        <w:t xml:space="preserve">, v. r. </w:t>
      </w:r>
    </w:p>
    <w:p w:rsidRDefault="00D35306" w:rsidP="00D35306" w:rsidR="00D35306">
      <w:pPr>
        <w:jc w:val="left"/>
        <w:rPr>
          <w:rFonts w:cs="Times New Roman" w:eastAsia="Times New Roman"/>
          <w:szCs w:val="24"/>
        </w:rPr>
      </w:pPr>
    </w:p>
    <w:p w:rsidRDefault="00D35306" w:rsidP="00D35306" w:rsidR="00D35306" w:rsidRPr="005D578C">
      <w:pPr>
        <w:jc w:val="left"/>
        <w:rPr>
          <w:rFonts w:cs="Times New Roman" w:eastAsia="Times New Roman"/>
          <w:szCs w:val="24"/>
        </w:rPr>
      </w:pPr>
    </w:p>
    <w:p w:rsidRDefault="00D35306" w:rsidP="00D35306" w:rsidR="00D353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35306" w:rsidP="00D35306" w:rsidR="00D3530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35306" w:rsidP="00D35306" w:rsidR="00D35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35306" w:rsidP="00D35306" w:rsidR="00D35306">
      <w:pPr>
        <w:rPr>
          <w:rFonts w:cs="Times New Roman" w:eastAsia="Times New Roman"/>
          <w:szCs w:val="24"/>
        </w:rPr>
      </w:pPr>
    </w:p>
    <w:p w:rsidRDefault="00D35306" w:rsidP="00D35306" w:rsidR="00D35306" w:rsidRPr="005D578C">
      <w:pPr>
        <w:rPr>
          <w:rFonts w:cs="Times New Roman" w:eastAsia="Times New Roman"/>
          <w:szCs w:val="24"/>
        </w:rPr>
      </w:pPr>
    </w:p>
    <w:p w:rsidRDefault="00D35306" w:rsidP="00D35306" w:rsidR="00D353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35306" w:rsidP="00D35306" w:rsidR="00D35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35306" w:rsidP="00D35306" w:rsidR="00D35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DETLEF'S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Vitomira Širola Paje 8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D35306" w:rsidP="00D35306" w:rsidR="00D35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Detlef Heinz Friedrich Sauerwein iz Rovinja, V. Širola Paje 8,</w:t>
      </w:r>
    </w:p>
    <w:p w:rsidRDefault="00D35306" w:rsidP="00D35306" w:rsidR="00D3530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35306" w:rsidP="00D35306" w:rsidR="00D35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35306" w:rsidP="00D35306" w:rsidR="00D3530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D35306" w:rsidP="00D35306" w:rsidR="00D3530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35306" w:rsidP="00D35306" w:rsidR="00D35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35306" w:rsidP="00D35306" w:rsidR="00D35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35306" w:rsidP="00D35306" w:rsidR="00D35306"/>
    <w:p w:rsidRDefault="00D35306" w:rsidP="00D35306" w:rsidR="00D35306"/>
    <w:p w:rsidRDefault="00D35306" w:rsidP="00D35306" w:rsidR="00D35306"/>
    <w:p w:rsidRDefault="00D35306" w:rsidP="00D35306" w:rsidR="00D35306"/>
    <w:p w:rsidRDefault="00D35306" w:rsidP="00D35306" w:rsidR="00D35306"/>
    <w:p w:rsidRDefault="00D35306" w:rsidP="00D35306" w:rsidR="00D35306"/>
    <w:p w:rsidRDefault="00D35306" w:rsidP="00D35306" w:rsidR="00D35306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306" w:rsidP="00D35306" w:rsidR="00D35306">
      <w:r>
        <w:separator/>
      </w:r>
    </w:p>
  </w:endnote>
  <w:endnote w:id="0" w:type="continuationSeparator">
    <w:p w:rsidRDefault="00D35306" w:rsidP="00D35306" w:rsidR="00D35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306" w:rsidP="00D35306" w:rsidR="00D35306">
      <w:r>
        <w:separator/>
      </w:r>
    </w:p>
  </w:footnote>
  <w:footnote w:id="0" w:type="continuationSeparator">
    <w:p w:rsidRDefault="00D35306" w:rsidP="00D35306" w:rsidR="00D35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306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11C7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St-1117/2015-5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306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4 St-1117/2015-5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D9C"/>
    <w:rsid w:val="00176E9D"/>
    <w:rsid w:val="00235F00"/>
    <w:rsid w:val="00411C7D"/>
    <w:rsid w:val="004F5027"/>
    <w:rsid w:val="0061400C"/>
    <w:rsid w:val="00B57D9C"/>
    <w:rsid w:val="00D3530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530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53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3530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53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530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53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530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4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0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400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40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40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530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53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3530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53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530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53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530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4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0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400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40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40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St-1117/2015</izvorni_sadrzaj>
    <derivirana_varijabla naziv="DomainObject.Predmet.OznakaBroj_1">St-1117/2015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DETLEF`S d.o.o. ROVINJ</izvorni_sadrzaj>
    <derivirana_varijabla naziv="DomainObject.Predmet.ProtustrankaFormated_1">  DETLEF`S d.o.o. ROVINJ</derivirana_varijabla>
  </DomainObject.Predmet.ProtustrankaFormated>
  <DomainObject.Predmet.ProtustrankaFormatedOIB>
    <izvorni_sadrzaj>  DETLEF`S d.o.o. ROVINJ, OIB 63449829730</izvorni_sadrzaj>
    <derivirana_varijabla naziv="DomainObject.Predmet.ProtustrankaFormatedOIB_1">  DETLEF`S d.o.o. ROVINJ, OIB 63449829730</derivirana_varijabla>
  </DomainObject.Predmet.ProtustrankaFormatedOIB>
  <DomainObject.Predmet.ProtustrankaFormatedWithAdress>
    <izvorni_sadrzaj> DETLEF`S d.o.o. ROVINJ, Vitomira Širola Paje 8, 52210 Rovinj</izvorni_sadrzaj>
    <derivirana_varijabla naziv="DomainObject.Predmet.ProtustrankaFormatedWithAdress_1"> DETLEF`S d.o.o. ROVINJ, Vitomira Širola Paje 8, 52210 Rovinj</derivirana_varijabla>
  </DomainObject.Predmet.ProtustrankaFormatedWithAdress>
  <DomainObject.Predmet.ProtustrankaFormatedWithAdressOIB>
    <izvorni_sadrzaj> DETLEF`S d.o.o. ROVINJ, OIB 63449829730, Vitomira Širola Paje 8, 52210 Rovinj</izvorni_sadrzaj>
    <derivirana_varijabla naziv="DomainObject.Predmet.ProtustrankaFormatedWithAdressOIB_1"> DETLEF`S d.o.o. ROVINJ, OIB 63449829730, Vitomira Širola Paje 8, 52210 Rovinj</derivirana_varijabla>
  </DomainObject.Predmet.ProtustrankaFormatedWithAdressOIB>
  <DomainObject.Predmet.ProtustrankaWithAdress>
    <izvorni_sadrzaj>DETLEF`S d.o.o. ROVINJ Vitomira Širola Paje 8, 52210 Rovinj</izvorni_sadrzaj>
    <derivirana_varijabla naziv="DomainObject.Predmet.ProtustrankaWithAdress_1">DETLEF`S d.o.o. ROVINJ Vitomira Širola Paje 8, 52210 Rovinj</derivirana_varijabla>
  </DomainObject.Predmet.ProtustrankaWithAdress>
  <DomainObject.Predmet.ProtustrankaWithAdressOIB>
    <izvorni_sadrzaj>DETLEF`S d.o.o. ROVINJ, OIB 63449829730, Vitomira Širola Paje 8, 52210 Rovinj</izvorni_sadrzaj>
    <derivirana_varijabla naziv="DomainObject.Predmet.ProtustrankaWithAdressOIB_1">DETLEF`S d.o.o. ROVINJ, OIB 63449829730, Vitomira Širola Paje 8, 52210 Rovinj</derivirana_varijabla>
  </DomainObject.Predmet.ProtustrankaWithAdressOIB>
  <DomainObject.Predmet.ProtustrankaNazivFormated>
    <izvorni_sadrzaj>DETLEF`S d.o.o. ROVINJ</izvorni_sadrzaj>
    <derivirana_varijabla naziv="DomainObject.Predmet.ProtustrankaNazivFormated_1">DETLEF`S d.o.o. ROVINJ</derivirana_varijabla>
  </DomainObject.Predmet.ProtustrankaNazivFormated>
  <DomainObject.Predmet.ProtustrankaNazivFormatedOIB>
    <izvorni_sadrzaj>DETLEF`S d.o.o. ROVINJ, OIB 63449829730</izvorni_sadrzaj>
    <derivirana_varijabla naziv="DomainObject.Predmet.ProtustrankaNazivFormatedOIB_1">DETLEF`S d.o.o. ROVINJ, OIB 63449829730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4218.34</izvorni_sadrzaj>
    <derivirana_varijabla naziv="DomainObject.Predmet.TrenutnaVrijednost_1">4218.34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DETLEF`S d.o.o. ROVINJ</item>
    </izvorni_sadrzaj>
    <derivirana_varijabla naziv="DomainObject.Predmet.ProtuStrankaListFormated_1">
      <item>DETLEF`S d.o.o. ROVINJ</item>
    </derivirana_varijabla>
  </DomainObject.Predmet.ProtuStrankaListFormated>
  <DomainObject.Predmet.ProtuStrankaListFormatedOIB>
    <izvorni_sadrzaj>
      <item>DETLEF`S d.o.o. ROVINJ, OIB 63449829730</item>
    </izvorni_sadrzaj>
    <derivirana_varijabla naziv="DomainObject.Predmet.ProtuStrankaListFormatedOIB_1">
      <item>DETLEF`S d.o.o. ROVINJ, OIB 63449829730</item>
    </derivirana_varijabla>
  </DomainObject.Predmet.ProtuStrankaListFormatedOIB>
  <DomainObject.Predmet.ProtuStrankaListFormatedWithAdress>
    <izvorni_sadrzaj>
      <item>DETLEF`S d.o.o. ROVINJ, Vitomira Širola Paje 8, 52210 Rovinj</item>
    </izvorni_sadrzaj>
    <derivirana_varijabla naziv="DomainObject.Predmet.ProtuStrankaListFormatedWithAdress_1">
      <item>DETLEF`S d.o.o. ROVINJ, Vitomira Širola Paje 8, 52210 Rovinj</item>
    </derivirana_varijabla>
  </DomainObject.Predmet.ProtuStrankaListFormatedWithAdress>
  <DomainObject.Predmet.ProtuStrankaListFormatedWithAdressOIB>
    <izvorni_sadrzaj>
      <item>DETLEF`S d.o.o. ROVINJ, OIB 63449829730, Vitomira Širola Paje 8, 52210 Rovinj</item>
    </izvorni_sadrzaj>
    <derivirana_varijabla naziv="DomainObject.Predmet.ProtuStrankaListFormatedWithAdressOIB_1">
      <item>DETLEF`S d.o.o. ROVINJ, OIB 63449829730, Vitomira Širola Paje 8, 52210 Rovinj</item>
    </derivirana_varijabla>
  </DomainObject.Predmet.ProtuStrankaListFormatedWithAdressOIB>
  <DomainObject.Predmet.ProtuStrankaListNazivFormated>
    <izvorni_sadrzaj>
      <item>DETLEF`S d.o.o. ROVINJ</item>
    </izvorni_sadrzaj>
    <derivirana_varijabla naziv="DomainObject.Predmet.ProtuStrankaListNazivFormated_1">
      <item>DETLEF`S d.o.o. ROVINJ</item>
    </derivirana_varijabla>
  </DomainObject.Predmet.ProtuStrankaListNazivFormated>
  <DomainObject.Predmet.ProtuStrankaListNazivFormatedOIB>
    <izvorni_sadrzaj>
      <item>DETLEF`S d.o.o. ROVINJ, OIB 63449829730</item>
    </izvorni_sadrzaj>
    <derivirana_varijabla naziv="DomainObject.Predmet.ProtuStrankaListNazivFormatedOIB_1">
      <item>DETLEF`S d.o.o. ROVINJ, OIB 63449829730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DETLEF`S d.o.o. ROVINJ</izvorni_sadrzaj>
    <derivirana_varijabla naziv="DomainObject.Predmet.ProtustrankaIDrugi_1">DETLEF`S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DETLEF`S d.o.o. ROVINJ, OIB 63449829730, Vitomira Širola Paje 8, 52210 Rovinj</izvorni_sadrzaj>
    <derivirana_varijabla naziv="DomainObject.Predmet.ProtustrankaIDrugiAdressOIB_1">DETLEF`S d.o.o. ROVINJ, OIB 63449829730, Vitomira Širola Paje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DETLEF`S d.o.o. ROVINJ</item>
    </izvorni_sadrzaj>
    <derivirana_varijabla naziv="DomainObject.Predmet.SudioniciListNaziv_1">
      <item>FINANCIJSKA AGENCIJA, RC RIJEKA, PODRUŽNICA PULA, PULA</item>
      <item>DETLEF`S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DETLEF`S d.o.o. ROVINJ, OIB 63449829730, Vitomira Širola Paje 8,52210 Rovinj</item>
    </izvorni_sadrzaj>
    <derivirana_varijabla naziv="DomainObject.Predmet.SudioniciListAdressOIB_1">
      <item>FINANCIJSKA AGENCIJA, RC RIJEKA, PODRUŽNICA PULA, PULA, OIB 85821130368, Ulica grada Vukovara 70,Zagreb</item>
      <item>DETLEF`S d.o.o. ROVINJ, OIB 63449829730, Vitomira Širola Paje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63449829730</item>
    </izvorni_sadrzaj>
    <derivirana_varijabla naziv="DomainObject.Predmet.SudioniciListNazivOIB_1">
      <item>, OIB 85821130368</item>
      <item>, OIB 63449829730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3092</properties:Characters>
  <properties:Lines>85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2016-03-17T11:08:00Z</dcterms:created>
  <dc:creator>Mihaela Kaligari</dc:creator>
  <dc:description/>
  <cp:keywords/>
  <cp:lastModifiedBy>Sanja Prodan</cp:lastModifiedBy>
  <cp:lastPrinted>2016-03-22T06:48:00Z</cp:lastPrinted>
  <dcterms:modified xmlns:xsi="http://www.w3.org/2001/XMLSchema-instance" xsi:type="dcterms:W3CDTF">2016-03-22T06:49:00Z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