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924f" w14:paraId="c87924f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900C0C">
        <w:t>13</w:t>
      </w:r>
      <w:r w:rsidR="00891DCF">
        <w:t>6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900C0C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8171E">
        <w:t>2</w:t>
      </w:r>
      <w:r w:rsidR="00900C0C">
        <w:t>9</w:t>
      </w:r>
      <w:r w:rsidR="000E039A">
        <w:t xml:space="preserve">. </w:t>
      </w:r>
      <w:r w:rsidR="007F1F99">
        <w:t>svibnja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900C0C">
        <w:t>DOBRA STVAR d.o.o.</w:t>
      </w:r>
      <w:r w:rsidR="00900C0C" w:rsidRPr="000539FB">
        <w:t xml:space="preserve">, </w:t>
      </w:r>
      <w:r w:rsidR="00900C0C">
        <w:t>Zadar</w:t>
      </w:r>
      <w:r w:rsidR="00900C0C" w:rsidRPr="000539FB">
        <w:t xml:space="preserve">, </w:t>
      </w:r>
      <w:r w:rsidR="00900C0C">
        <w:t>Andrije Kačića Miošića 24 A</w:t>
      </w:r>
      <w:r w:rsidR="00900C0C" w:rsidRPr="000539FB">
        <w:t xml:space="preserve">, OIB: </w:t>
      </w:r>
      <w:r w:rsidR="00900C0C">
        <w:t>33298675677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900C0C">
        <w:t>10</w:t>
      </w:r>
      <w:r w:rsidR="00076762">
        <w:t>,</w:t>
      </w:r>
      <w:r w:rsidR="00321B6B">
        <w:t>26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7C6C53">
      <w:pPr>
        <w:jc w:val="both"/>
      </w:pPr>
      <w:r w:rsidRPr="00816C78">
        <w:t>Za stečajnog dužnika:</w:t>
      </w:r>
      <w:r>
        <w:t xml:space="preserve"> </w:t>
      </w:r>
      <w:r w:rsidR="007C6C53">
        <w:t xml:space="preserve">zastupnik po zakonu </w:t>
      </w:r>
      <w:r w:rsidR="00900C0C">
        <w:t>Anastazio Bajlo</w:t>
      </w:r>
      <w:r w:rsidR="007C6C53">
        <w:t>, identitet utvrđen uvidom u osobnu iskaznicu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E84861">
        <w:t xml:space="preserve"> </w:t>
      </w:r>
      <w:r w:rsidR="0028171E">
        <w:t>nitko</w:t>
      </w:r>
    </w:p>
    <w:p w:rsidRDefault="00E84861" w:rsidP="00A25693" w:rsidR="00E84861">
      <w:pPr>
        <w:jc w:val="both"/>
      </w:pPr>
    </w:p>
    <w:p w:rsidRDefault="00E84861" w:rsidP="00E84861" w:rsidR="00E84861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900C0C">
        <w:t>DOBRA STVAR d.o.o.</w:t>
      </w:r>
      <w:r w:rsidR="00900C0C" w:rsidRPr="000539FB">
        <w:t xml:space="preserve">, </w:t>
      </w:r>
      <w:r w:rsidR="00900C0C">
        <w:t>Zadar</w:t>
      </w:r>
    </w:p>
    <w:p w:rsidRDefault="00900C0C" w:rsidP="00E84861" w:rsidR="00900C0C">
      <w:pPr>
        <w:jc w:val="both"/>
      </w:pPr>
    </w:p>
    <w:p w:rsidRDefault="00E84861" w:rsidP="00E84861" w:rsidR="00E84861" w:rsidRPr="002528EB">
      <w:pPr>
        <w:jc w:val="both"/>
      </w:pPr>
      <w:r>
        <w:t>Sudac donosi</w:t>
      </w:r>
    </w:p>
    <w:p w:rsidRDefault="00E84861" w:rsidP="00E84861" w:rsidR="00E84861" w:rsidRPr="002528EB">
      <w:pPr>
        <w:jc w:val="center"/>
      </w:pPr>
      <w:r w:rsidRPr="002528EB">
        <w:t xml:space="preserve">r j e š e nj e </w:t>
      </w:r>
    </w:p>
    <w:p w:rsidRDefault="00E84861" w:rsidP="00E84861" w:rsidR="00E84861" w:rsidRPr="002528EB">
      <w:pPr>
        <w:jc w:val="center"/>
      </w:pPr>
    </w:p>
    <w:p w:rsidRDefault="00E84861" w:rsidP="00E84861" w:rsidR="00E84861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  <w:r w:rsidRPr="002C241F">
        <w:t xml:space="preserve">Upoznaje ukratko prisutne sa sadržajem prijedloga za otvaranje stečajnog postupka.  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E84861" w:rsidP="00E84861" w:rsidR="00E84861" w:rsidRPr="002C241F">
      <w:pPr>
        <w:jc w:val="both"/>
      </w:pPr>
    </w:p>
    <w:p w:rsidRDefault="00AD789B" w:rsidP="00E84861" w:rsidR="00E84861" w:rsidRPr="002C241F">
      <w:pPr>
        <w:jc w:val="both"/>
      </w:pPr>
      <w:r>
        <w:t>Zastupn</w:t>
      </w:r>
      <w:r w:rsidR="00432E44">
        <w:t>ik</w:t>
      </w:r>
      <w:r w:rsidR="00E84861">
        <w:t xml:space="preserve"> po zakonu</w:t>
      </w:r>
      <w:r w:rsidR="00E84861" w:rsidRPr="002C241F">
        <w:t xml:space="preserve"> stečajnog dužnika navod</w:t>
      </w:r>
      <w:r w:rsidR="00E84861">
        <w:t>i</w:t>
      </w:r>
      <w:r w:rsidR="00E84861" w:rsidRPr="002C241F">
        <w:t xml:space="preserve"> da je kod </w:t>
      </w:r>
      <w:r w:rsidR="0028171E">
        <w:t>Erste</w:t>
      </w:r>
      <w:r w:rsidR="006C170B">
        <w:t xml:space="preserve"> banke</w:t>
      </w:r>
      <w:r w:rsidR="00232806">
        <w:t xml:space="preserve"> d.d. </w:t>
      </w:r>
      <w:r w:rsidR="00E84861">
        <w:t>otvoren žiro račun.</w:t>
      </w: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>
      <w:pPr>
        <w:jc w:val="both"/>
      </w:pPr>
      <w:r>
        <w:t>Z</w:t>
      </w:r>
      <w:r w:rsidR="00432E44">
        <w:t>astupnik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 w:rsidR="00321B6B">
        <w:t xml:space="preserve"> maloprodaja namještaja</w:t>
      </w:r>
      <w:r w:rsidR="00232806">
        <w:t>.</w:t>
      </w:r>
    </w:p>
    <w:p w:rsidRDefault="000E039A" w:rsidP="00E84861" w:rsidR="000E039A">
      <w:pPr>
        <w:jc w:val="both"/>
      </w:pPr>
    </w:p>
    <w:p w:rsidRDefault="00E84861" w:rsidP="00E84861" w:rsidR="00E84861">
      <w:pPr>
        <w:jc w:val="both"/>
      </w:pPr>
      <w:r>
        <w:t>Dužnik navodi da</w:t>
      </w:r>
      <w:r w:rsidR="0028171E">
        <w:t xml:space="preserve"> ne</w:t>
      </w:r>
      <w:r>
        <w:t xml:space="preserve"> posluje i da </w:t>
      </w:r>
      <w:r w:rsidR="00962C7F">
        <w:t xml:space="preserve">ima </w:t>
      </w:r>
      <w:r w:rsidR="0028171E">
        <w:t>jednog</w:t>
      </w:r>
      <w:r w:rsidR="004C77FD">
        <w:t xml:space="preserve"> </w:t>
      </w:r>
      <w:r>
        <w:t xml:space="preserve">zaposlenika. </w:t>
      </w: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  <w:r w:rsidRPr="002C241F">
        <w:t>Što se tiče imovine</w:t>
      </w:r>
      <w:r>
        <w:t xml:space="preserve"> navodi da od imovine</w:t>
      </w:r>
      <w:r w:rsidR="004C77FD">
        <w:t xml:space="preserve"> </w:t>
      </w:r>
      <w:r w:rsidR="00962C7F">
        <w:t>nema ništa</w:t>
      </w:r>
      <w:r w:rsidR="00321B6B">
        <w:t>, radio je u iznajmljenom prostoru, ima jedino nešto izložbenih eksponata male vrijednosti.</w:t>
      </w:r>
      <w:r w:rsidR="0028171E">
        <w:t xml:space="preserve"> </w:t>
      </w:r>
    </w:p>
    <w:p w:rsidRDefault="00900C0C" w:rsidP="00E84861" w:rsidR="00900C0C">
      <w:pPr>
        <w:jc w:val="both"/>
      </w:pPr>
    </w:p>
    <w:p w:rsidRDefault="00232806" w:rsidP="00E84861" w:rsidR="00E84861">
      <w:pPr>
        <w:jc w:val="both"/>
      </w:pPr>
      <w:r>
        <w:t>Z</w:t>
      </w:r>
      <w:r w:rsidR="004C77FD">
        <w:t>na da je ž</w:t>
      </w:r>
      <w:r w:rsidR="00E84861">
        <w:t>iro račun u blokadi</w:t>
      </w:r>
      <w:r>
        <w:t xml:space="preserve"> za iznos oko</w:t>
      </w:r>
      <w:r w:rsidR="00962C7F">
        <w:t xml:space="preserve"> </w:t>
      </w:r>
      <w:r w:rsidR="00321B6B">
        <w:t>8.000,00</w:t>
      </w:r>
      <w:r w:rsidR="0028171E">
        <w:t xml:space="preserve"> </w:t>
      </w:r>
      <w:r w:rsidR="00962C7F">
        <w:t>kuna</w:t>
      </w:r>
      <w:r>
        <w:t>.</w:t>
      </w:r>
      <w:r w:rsidR="00321B6B">
        <w:t xml:space="preserve"> Potraživanja ima, u iznosu oko 10.000,00 kuna koja do sada nije uspio naplatiti.</w:t>
      </w:r>
    </w:p>
    <w:p w:rsidRDefault="009E323C" w:rsidP="00E84861" w:rsidR="009E323C">
      <w:pPr>
        <w:jc w:val="both"/>
      </w:pPr>
    </w:p>
    <w:p w:rsidRDefault="00E84861" w:rsidP="00E84861" w:rsidR="00E84861">
      <w:pPr>
        <w:jc w:val="both"/>
      </w:pPr>
      <w:r w:rsidRPr="002C241F">
        <w:lastRenderedPageBreak/>
        <w:t>Navod</w:t>
      </w:r>
      <w:r>
        <w:t>i</w:t>
      </w:r>
      <w:r w:rsidRPr="002C241F">
        <w:t xml:space="preserve"> da ima </w:t>
      </w:r>
      <w:r w:rsidR="00962C7F">
        <w:t>1</w:t>
      </w:r>
      <w:r>
        <w:t xml:space="preserve"> </w:t>
      </w:r>
      <w:r w:rsidRPr="002C241F">
        <w:t>pečat</w:t>
      </w:r>
      <w:r>
        <w:t xml:space="preserve"> sa otiskom društva. </w:t>
      </w:r>
    </w:p>
    <w:p w:rsidRDefault="00C965F5" w:rsidP="00E84861" w:rsidR="00C965F5">
      <w:pPr>
        <w:jc w:val="both"/>
      </w:pPr>
    </w:p>
    <w:p w:rsidRDefault="00900C0C" w:rsidP="00E84861" w:rsidR="0019495A">
      <w:pPr>
        <w:jc w:val="both"/>
      </w:pPr>
      <w:r>
        <w:t>Anastazio Bajlo</w:t>
      </w:r>
      <w:r w:rsidR="0019495A">
        <w:t xml:space="preserve"> navodi da je </w:t>
      </w:r>
      <w:r>
        <w:t>njegov</w:t>
      </w:r>
      <w:r w:rsidR="0019495A">
        <w:t xml:space="preserve"> broj mobitela:</w:t>
      </w:r>
      <w:r w:rsidR="00232806">
        <w:t xml:space="preserve"> </w:t>
      </w:r>
      <w:r w:rsidR="00321B6B">
        <w:t>098/410-284</w:t>
      </w:r>
    </w:p>
    <w:p w:rsidRDefault="00E84861" w:rsidP="00E84861" w:rsidR="00E84861" w:rsidRPr="002C241F">
      <w:pPr>
        <w:jc w:val="both"/>
      </w:pPr>
    </w:p>
    <w:p w:rsidRDefault="00E84861" w:rsidP="00E84861" w:rsidR="004C77FD">
      <w:pPr>
        <w:jc w:val="both"/>
      </w:pPr>
      <w:r>
        <w:t>Knjigovodstv</w:t>
      </w:r>
      <w:r w:rsidR="00232806">
        <w:t>o</w:t>
      </w:r>
      <w:r w:rsidR="0028171E">
        <w:t xml:space="preserve"> je vodio </w:t>
      </w:r>
      <w:r w:rsidR="00321B6B">
        <w:t>servis Miramar</w:t>
      </w:r>
      <w:r w:rsidR="0028171E">
        <w:t>,</w:t>
      </w:r>
      <w:r w:rsidR="00232806">
        <w:t xml:space="preserve"> </w:t>
      </w:r>
      <w:r>
        <w:t>a dokumentac</w:t>
      </w:r>
      <w:r w:rsidR="004C77FD">
        <w:t xml:space="preserve">ija se nalazi kod </w:t>
      </w:r>
      <w:r w:rsidR="00321B6B">
        <w:t>njih</w:t>
      </w:r>
      <w:r>
        <w:t>.</w:t>
      </w:r>
      <w:r w:rsidR="004C77FD">
        <w:t xml:space="preserve"> </w:t>
      </w:r>
    </w:p>
    <w:p w:rsidRDefault="004C77FD" w:rsidP="00E84861" w:rsidR="004C77FD">
      <w:pPr>
        <w:jc w:val="both"/>
      </w:pPr>
    </w:p>
    <w:p w:rsidRDefault="004C77FD" w:rsidP="00E84861" w:rsidR="00E84861">
      <w:pPr>
        <w:jc w:val="both"/>
      </w:pPr>
      <w:r>
        <w:t>Posebno navod</w:t>
      </w:r>
      <w:r w:rsidR="00232806">
        <w:t>i</w:t>
      </w:r>
      <w:r>
        <w:t xml:space="preserve"> da </w:t>
      </w:r>
      <w:r w:rsidR="00962C7F">
        <w:t>nije u mogućnosti podmiriti dug.</w:t>
      </w:r>
    </w:p>
    <w:p w:rsidRDefault="000E039A" w:rsidP="00E84861" w:rsidR="000E039A">
      <w:pPr>
        <w:jc w:val="both"/>
      </w:pPr>
    </w:p>
    <w:p w:rsidRDefault="00E84861" w:rsidP="00E84861" w:rsidR="00E84861">
      <w:pPr>
        <w:jc w:val="both"/>
      </w:pPr>
      <w:r>
        <w:t xml:space="preserve">Sudac donosi 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center"/>
      </w:pPr>
      <w:r>
        <w:t xml:space="preserve">r j e š e nj e </w:t>
      </w:r>
    </w:p>
    <w:p w:rsidRDefault="00E84861" w:rsidP="00E84861" w:rsidR="00E84861" w:rsidRPr="000124EC">
      <w:pPr>
        <w:jc w:val="both"/>
        <w:rPr>
          <w:b/>
        </w:rPr>
      </w:pPr>
    </w:p>
    <w:p w:rsidRDefault="00E84861" w:rsidP="00E84861" w:rsidR="00E84861" w:rsidRPr="007A3E16">
      <w:pPr>
        <w:jc w:val="both"/>
      </w:pPr>
      <w:r w:rsidRPr="007A3E16">
        <w:t>Odluka će biti donesena u zakonskom roku.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Dovršeno u </w:t>
      </w:r>
      <w:r w:rsidR="005D7A77">
        <w:t>10</w:t>
      </w:r>
      <w:r w:rsidR="000E039A">
        <w:t>,</w:t>
      </w:r>
      <w:r w:rsidR="00321B6B">
        <w:t>29</w:t>
      </w:r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7A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00C0C">
      <w:t>13</w:t>
    </w:r>
    <w:r w:rsidR="00891DCF">
      <w:t>6</w:t>
    </w:r>
    <w:r w:rsidR="00B80BDA">
      <w:t>/</w:t>
    </w:r>
    <w:r w:rsidR="00E84861">
      <w:t>20</w:t>
    </w:r>
    <w:r w:rsidR="009312EF">
      <w:t>18</w:t>
    </w:r>
    <w:r w:rsidR="0074759D">
      <w:t>-</w:t>
    </w:r>
    <w:r w:rsidR="00900C0C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171E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39F6"/>
    <w:rsid w:val="002E5A62"/>
    <w:rsid w:val="002E6D90"/>
    <w:rsid w:val="00303238"/>
    <w:rsid w:val="003034C2"/>
    <w:rsid w:val="00305225"/>
    <w:rsid w:val="00321B6B"/>
    <w:rsid w:val="0032512E"/>
    <w:rsid w:val="003323E7"/>
    <w:rsid w:val="00342794"/>
    <w:rsid w:val="00346D5E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A7CC0"/>
    <w:rsid w:val="005D6A62"/>
    <w:rsid w:val="005D7A77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0217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38FD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D5FBF"/>
    <w:rsid w:val="008E45C0"/>
    <w:rsid w:val="008E6447"/>
    <w:rsid w:val="008E7E21"/>
    <w:rsid w:val="008F0D3A"/>
    <w:rsid w:val="00900C0C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60681"/>
    <w:rsid w:val="00E84861"/>
    <w:rsid w:val="00EA3CF5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D7A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A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A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A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A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D7A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A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A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A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A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svibnja 2018.</izvorni_sadrzaj>
    <derivirana_varijabla naziv="DomainObject.StvarniPocetakDatum_1">29. svibnja 2018.</derivirana_varijabla>
  </DomainObject.StvarniPocetakDatum>
  <DomainObject.StvarniZavrsetakDatum>
    <izvorni_sadrzaj>29. svibnja 2018.</izvorni_sadrzaj>
    <derivirana_varijabla naziv="DomainObject.StvarniZavrsetakDatum_1">29. svibnja 2018.</derivirana_varijabla>
  </DomainObject.StvarniZavrsetakDatum>
  <DomainObject.PlaniraniZavrsetakDatum>
    <izvorni_sadrzaj>29. svibnja 2018.</izvorni_sadrzaj>
    <derivirana_varijabla naziv="DomainObject.PlaniraniZavrsetakDatum_1">29. svibnja 2018.</derivirana_varijabla>
  </DomainObject.PlaniraniZavrsetakDatum>
  <DomainObject.PlaniraniPocetakDatum>
    <izvorni_sadrzaj>29. svibnja 2018.</izvorni_sadrzaj>
    <derivirana_varijabla naziv="DomainObject.PlaniraniPocetakDatum_1">29. svibnja 2018.</derivirana_varijabla>
  </DomainObject.PlaniraniPocetakDatum>
  <DomainObject.StvarniPocetakVrijeme>
    <izvorni_sadrzaj>10:26</izvorni_sadrzaj>
    <derivirana_varijabla naziv="DomainObject.StvarniPocetakVrijeme_1">10:26</derivirana_varijabla>
  </DomainObject.StvarniPocetakVrijeme>
  <DomainObject.StvarniZavrsetakVrijeme>
    <izvorni_sadrzaj>10:29</izvorni_sadrzaj>
    <derivirana_varijabla naziv="DomainObject.StvarniZavrsetakVrijeme_1">10:29</derivirana_varijabla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svibnja 2018.</izvorni_sadrzaj>
    <derivirana_varijabla naziv="DomainObject.Zapisnik.DatumKreiranja_1">29.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St-136/2018-5</izvorni_sadrzaj>
    <derivirana_varijabla naziv="DomainObject.Zapisnik.Oznaka_1">St-136/2018-5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St-136/2018</izvorni_sadrzaj>
    <derivirana_varijabla naziv="DomainObject.Predmet.OznakaBroj_1">St-136/2018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 STVAR d.o.o. za trgovinu i usluge</izvorni_sadrzaj>
    <derivirana_varijabla naziv="DomainObject.Predmet.ProtustrankaFormated_1">  DOBRA STVAR d.o.o. za trgovinu i usluge</derivirana_varijabla>
  </DomainObject.Predmet.ProtustrankaFormated>
  <DomainObject.Predmet.ProtustrankaFormatedOIB>
    <izvorni_sadrzaj>  DOBRA STVAR d.o.o. za trgovinu i usluge, OIB 33298675677</izvorni_sadrzaj>
    <derivirana_varijabla naziv="DomainObject.Predmet.ProtustrankaFormatedOIB_1">  DOBRA STVAR d.o.o. za trgovinu i usluge, OIB 33298675677</derivirana_varijabla>
  </DomainObject.Predmet.ProtustrankaFormatedOIB>
  <DomainObject.Predmet.ProtustrankaFormatedWithAdress>
    <izvorni_sadrzaj> DOBRA STVAR d.o.o. za trgovinu i usluge, Andrije Kačića Miošića 24/A, 23000 Zadar</izvorni_sadrzaj>
    <derivirana_varijabla naziv="DomainObject.Predmet.ProtustrankaFormatedWithAdress_1"> DOBRA STVAR d.o.o. za trgovinu i usluge, Andrije Kačića Miošića 24/A, 23000 Zadar</derivirana_varijabla>
  </DomainObject.Predmet.ProtustrankaFormatedWithAdress>
  <DomainObject.Predmet.ProtustrankaFormatedWithAdressOIB>
    <izvorni_sadrzaj> DOBRA STVAR d.o.o. za trgovinu i usluge, OIB 33298675677, Andrije Kačića Miošića 24/A, 23000 Zadar</izvorni_sadrzaj>
    <derivirana_varijabla naziv="DomainObject.Predmet.ProtustrankaFormatedWithAdressOIB_1"> DOBRA STVAR d.o.o. za trgovinu i usluge, OIB 33298675677, Andrije Kačića Miošića 24/A, 23000 Zadar</derivirana_varijabla>
  </DomainObject.Predmet.ProtustrankaFormatedWithAdressOIB>
  <DomainObject.Predmet.ProtustrankaWithAdress>
    <izvorni_sadrzaj>DOBRA STVAR d.o.o. za trgovinu i usluge Andrije Kačića Miošića 24/A, 23000 Zadar</izvorni_sadrzaj>
    <derivirana_varijabla naziv="DomainObject.Predmet.ProtustrankaWithAdress_1">DOBRA STVAR d.o.o. za trgovinu i usluge Andrije Kačića Miošića 24/A, 23000 Zadar</derivirana_varijabla>
  </DomainObject.Predmet.ProtustrankaWithAdress>
  <DomainObject.Predmet.ProtustrankaWithAdressOIB>
    <izvorni_sadrzaj>DOBRA STVAR d.o.o. za trgovinu i usluge, OIB 33298675677, Andrije Kačića Miošića 24/A, 23000 Zadar</izvorni_sadrzaj>
    <derivirana_varijabla naziv="DomainObject.Predmet.ProtustrankaWithAdressOIB_1">DOBRA STVAR d.o.o. za trgovinu i usluge, OIB 33298675677, Andrije Kačića Miošića 24/A, 23000 Zadar</derivirana_varijabla>
  </DomainObject.Predmet.ProtustrankaWithAdressOIB>
  <DomainObject.Predmet.ProtustrankaNazivFormated>
    <izvorni_sadrzaj>DOBRA STVAR d.o.o. za trgovinu i usluge</izvorni_sadrzaj>
    <derivirana_varijabla naziv="DomainObject.Predmet.ProtustrankaNazivFormated_1">DOBRA STVAR d.o.o. za trgovinu i usluge</derivirana_varijabla>
  </DomainObject.Predmet.ProtustrankaNazivFormated>
  <DomainObject.Predmet.ProtustrankaNazivFormatedOIB>
    <izvorni_sadrzaj>DOBRA STVAR d.o.o. za trgovinu i usluge, OIB 33298675677</izvorni_sadrzaj>
    <derivirana_varijabla naziv="DomainObject.Predmet.ProtustrankaNazivFormatedOIB_1">DOBRA STVAR d.o.o. za trgovinu i usluge, OIB 33298675677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8359.02</izvorni_sadrzaj>
    <derivirana_varijabla naziv="DomainObject.Predmet.TrenutnaVrijednost_1">8359.02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DOBRA STVAR d.o.o. za trgovinu i usluge</item>
    </izvorni_sadrzaj>
    <derivirana_varijabla naziv="DomainObject.Predmet.ProtuStrankaListFormated_1">
      <item>DOBRA STVAR d.o.o. za trgovinu i usluge</item>
    </derivirana_varijabla>
  </DomainObject.Predmet.ProtuStrankaListFormated>
  <DomainObject.Predmet.ProtuStrankaListFormatedOIB>
    <izvorni_sadrzaj>
      <item>DOBRA STVAR d.o.o. za trgovinu i usluge, OIB 33298675677</item>
    </izvorni_sadrzaj>
    <derivirana_varijabla naziv="DomainObject.Predmet.ProtuStrankaListFormatedOIB_1">
      <item>DOBRA STVAR d.o.o. za trgovinu i usluge, OIB 33298675677</item>
    </derivirana_varijabla>
  </DomainObject.Predmet.ProtuStrankaListFormatedOIB>
  <DomainObject.Predmet.ProtuStrankaListFormatedWithAdress>
    <izvorni_sadrzaj>
      <item>DOBRA STVAR d.o.o. za trgovinu i usluge, Andrije Kačića Miošića 24/A, 23000 Zadar</item>
    </izvorni_sadrzaj>
    <derivirana_varijabla naziv="DomainObject.Predmet.ProtuStrankaListFormatedWithAdress_1">
      <item>DOBRA STVAR d.o.o. za trgovinu i usluge, Andrije Kačića Miošića 24/A, 23000 Zadar</item>
    </derivirana_varijabla>
  </DomainObject.Predmet.ProtuStrankaListFormatedWithAdress>
  <DomainObject.Predmet.ProtuStrankaListFormatedWithAdressOIB>
    <izvorni_sadrzaj>
      <item>DOBRA STVAR d.o.o. za trgovinu i usluge, OIB 33298675677, Andrije Kačića Miošića 24/A, 23000 Zadar</item>
    </izvorni_sadrzaj>
    <derivirana_varijabla naziv="DomainObject.Predmet.ProtuStrankaListFormatedWithAdressOIB_1">
      <item>DOBRA STVAR d.o.o. za trgovinu i usluge, OIB 33298675677, Andrije Kačića Miošića 24/A, 23000 Zadar</item>
    </derivirana_varijabla>
  </DomainObject.Predmet.ProtuStrankaListFormatedWithAdressOIB>
  <DomainObject.Predmet.ProtuStrankaListNazivFormated>
    <izvorni_sadrzaj>
      <item>DOBRA STVAR d.o.o. za trgovinu i usluge</item>
    </izvorni_sadrzaj>
    <derivirana_varijabla naziv="DomainObject.Predmet.ProtuStrankaListNazivFormated_1">
      <item>DOBRA STVAR d.o.o. za trgovinu i usluge</item>
    </derivirana_varijabla>
  </DomainObject.Predmet.ProtuStrankaListNazivFormated>
  <DomainObject.Predmet.ProtuStrankaListNazivFormatedOIB>
    <izvorni_sadrzaj>
      <item>DOBRA STVAR d.o.o. za trgovinu i usluge, OIB 33298675677</item>
    </izvorni_sadrzaj>
    <derivirana_varijabla naziv="DomainObject.Predmet.ProtuStrankaListNazivFormatedOIB_1">
      <item>DOBRA STVAR d.o.o. za trgovinu i usluge, OIB 33298675677</item>
    </derivirana_varijabla>
  </DomainObject.Predmet.ProtuStrankaListNazivFormatedOIB>
  <DomainObject.Predmet.OstaliListFormated>
    <izvorni_sadrzaj>
      <item>Anastazio Bajlo</item>
    </izvorni_sadrzaj>
    <derivirana_varijabla naziv="DomainObject.Predmet.OstaliListFormated_1">
      <item>Anastazio Bajlo</item>
    </derivirana_varijabla>
  </DomainObject.Predmet.OstaliListFormated>
  <DomainObject.Predmet.OstaliListFormatedOIB>
    <izvorni_sadrzaj>
      <item>Anastazio Bajlo, OIB 68985593403</item>
    </izvorni_sadrzaj>
    <derivirana_varijabla naziv="DomainObject.Predmet.OstaliListFormatedOIB_1">
      <item>Anastazio Bajlo, OIB 68985593403</item>
    </derivirana_varijabla>
  </DomainObject.Predmet.OstaliListFormatedOIB>
  <DomainObject.Predmet.OstaliListFormatedWithAdress>
    <izvorni_sadrzaj>
      <item>Anastazio Bajlo, Ulica Andrije Kačića Miošića 4, 23000 Zadar</item>
    </izvorni_sadrzaj>
    <derivirana_varijabla naziv="DomainObject.Predmet.OstaliListFormatedWithAdress_1">
      <item>Anastazio Bajlo, Ulica Andrije Kačića Miošića 4, 23000 Zadar</item>
    </derivirana_varijabla>
  </DomainObject.Predmet.OstaliListFormatedWithAdress>
  <DomainObject.Predmet.OstaliListFormatedWithAdressOIB>
    <izvorni_sadrzaj>
      <item>Anastazio Bajlo, OIB 68985593403, Ulica Andrije Kačića Miošića 4, 23000 Zadar</item>
    </izvorni_sadrzaj>
    <derivirana_varijabla naziv="DomainObject.Predmet.OstaliListFormatedWithAdressOIB_1">
      <item>Anastazio Bajlo, OIB 68985593403, Ulica Andrije Kačića Miošića 4, 23000 Zadar</item>
    </derivirana_varijabla>
  </DomainObject.Predmet.OstaliListFormatedWithAdressOIB>
  <DomainObject.Predmet.OstaliListNazivFormated>
    <izvorni_sadrzaj>
      <item>Anastazio Bajlo</item>
    </izvorni_sadrzaj>
    <derivirana_varijabla naziv="DomainObject.Predmet.OstaliListNazivFormated_1">
      <item>Anastazio Bajlo</item>
    </derivirana_varijabla>
  </DomainObject.Predmet.OstaliListNazivFormated>
  <DomainObject.Predmet.OstaliListNazivFormatedOIB>
    <izvorni_sadrzaj>
      <item>Anastazio Bajlo, OIB 68985593403</item>
    </izvorni_sadrzaj>
    <derivirana_varijabla naziv="DomainObject.Predmet.OstaliListNazivFormatedOIB_1">
      <item>Anastazio Bajlo, OIB 68985593403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St-136/2018-5</izvorni_sadrzaj>
    <derivirana_varijabla naziv="DomainObject.PoslovniBrojDokumenta_1">St-136/2018-5</derivirana_varijabla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DOBRA STVAR d.o.o. za trgovinu i usluge</izvorni_sadrzaj>
    <derivirana_varijabla naziv="DomainObject.Predmet.ProtustrankaIDrugi_1">DOBRA STVAR d.o.o. za trgovinu i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DOBRA STVAR d.o.o. za trgovinu i usluge, OIB 33298675677, Andrije Kačića Miošića 24/A, 23000 Zadar</izvorni_sadrzaj>
    <derivirana_varijabla naziv="DomainObject.Predmet.ProtustrankaIDrugiAdressOIB_1">DOBRA STVAR d.o.o. za trgovinu i usluge, OIB 33298675677, Andrije Kačića Miošića 24/A,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DOBRA STVAR d.o.o. za trgovinu i usluge</item>
      <item>Anastazio Bajlo</item>
    </izvorni_sadrzaj>
    <derivirana_varijabla naziv="DomainObject.Predmet.SudioniciListNaziv_1">
      <item>Financijska agencija, Podružnica Zadar</item>
      <item>DOBRA STVAR d.o.o. za trgovinu i usluge</item>
      <item>Anastazio Bajlo</item>
    </derivirana_varijabla>
  </DomainObject.Predmet.SudioniciListNaziv>
  <DomainObject.Predmet.SudioniciListAdressOIB>
    <izvorni_sadrzaj>
      <item>Financijska agencija, Podružnica Zadar, OIB 85821130368</item>
      <item>DOBRA STVAR d.o.o. za trgovinu i usluge, OIB 33298675677, Andrije Kačića Miošića 24/A,23000 Zadar</item>
      <item>Anastazio Bajlo, OIB 68985593403, Ulica Andrije Kačića Miošića 4,23000 Zadar</item>
    </izvorni_sadrzaj>
    <derivirana_varijabla naziv="DomainObject.Predmet.SudioniciListAdressOIB_1">
      <item>Financijska agencija, Podružnica Zadar, OIB 85821130368</item>
      <item>DOBRA STVAR d.o.o. za trgovinu i usluge, OIB 33298675677, Andrije Kačića Miošića 24/A,23000 Zadar</item>
      <item>Anastazio Bajlo, OIB 68985593403, Ulica Andrije Kačića Miošića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33298675677</item>
      <item>, OIB 68985593403</item>
    </izvorni_sadrzaj>
    <derivirana_varijabla naziv="DomainObject.Predmet.SudioniciListNazivOIB_1">
      <item>, OIB 85821130368</item>
      <item>, OIB 33298675677</item>
      <item>, OIB 68985593403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341</properties:Words>
  <properties:Characters>1863</properties:Characters>
  <properties:Lines>80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2018-05-28T12:42:00Z</dcterms:created>
  <dc:creator>Ardena Bajlo</dc:creator>
  <cp:lastModifiedBy>Ante Rubelj</cp:lastModifiedBy>
  <cp:lastPrinted>2017-04-04T07:22:00Z</cp:lastPrinted>
  <dcterms:modified xmlns:xsi="http://www.w3.org/2001/XMLSchema-instance" xsi:type="dcterms:W3CDTF">2018-05-29T11:58:00Z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St-136/2018-5 / Zapisnik - Ročište radi izjašnjenja o prijedlogu za otvaranje steč.post (1 St-136-2018-povodom prijedloga za otvaranje stečaja-29.5.18.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